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962D4F" w:rsidRDefault="00FA4919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962D4F">
        <w:rPr>
          <w:b/>
          <w:color w:val="262626" w:themeColor="text1" w:themeTint="D9"/>
          <w:sz w:val="24"/>
          <w:szCs w:val="24"/>
          <w:lang w:val="en-US"/>
        </w:rPr>
        <w:t xml:space="preserve">INTAKE FORM </w:t>
      </w:r>
      <w:r w:rsidR="005A4AB1" w:rsidRPr="00962D4F">
        <w:rPr>
          <w:b/>
          <w:color w:val="262626" w:themeColor="text1" w:themeTint="D9"/>
          <w:sz w:val="24"/>
          <w:szCs w:val="24"/>
          <w:lang w:val="en-US"/>
        </w:rPr>
        <w:t xml:space="preserve">HOUSE SITTING FOR </w:t>
      </w:r>
      <w:r w:rsidR="00191012">
        <w:rPr>
          <w:b/>
          <w:color w:val="262626" w:themeColor="text1" w:themeTint="D9"/>
          <w:sz w:val="24"/>
          <w:szCs w:val="24"/>
          <w:lang w:val="en-US"/>
        </w:rPr>
        <w:t>PETS</w:t>
      </w:r>
    </w:p>
    <w:p w:rsidR="00A81849" w:rsidRPr="00962D4F" w:rsidRDefault="00A81849" w:rsidP="00A81849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283"/>
        <w:gridCol w:w="284"/>
        <w:gridCol w:w="850"/>
        <w:gridCol w:w="567"/>
        <w:gridCol w:w="567"/>
        <w:gridCol w:w="284"/>
        <w:gridCol w:w="420"/>
        <w:gridCol w:w="855"/>
        <w:gridCol w:w="851"/>
        <w:gridCol w:w="142"/>
        <w:gridCol w:w="1270"/>
        <w:gridCol w:w="2603"/>
      </w:tblGrid>
      <w:tr w:rsidR="00CD6EDB" w:rsidRPr="00962D4F" w:rsidTr="000F63C9">
        <w:tc>
          <w:tcPr>
            <w:tcW w:w="1560" w:type="dxa"/>
            <w:gridSpan w:val="2"/>
          </w:tcPr>
          <w:p w:rsidR="00CD6EDB" w:rsidRPr="00962D4F" w:rsidRDefault="00CD6EDB" w:rsidP="00A8184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Period:</w:t>
            </w:r>
          </w:p>
        </w:tc>
        <w:tc>
          <w:tcPr>
            <w:tcW w:w="8976" w:type="dxa"/>
            <w:gridSpan w:val="12"/>
            <w:tcBorders>
              <w:bottom w:val="dotted" w:sz="4" w:space="0" w:color="767171" w:themeColor="background2" w:themeShade="80"/>
            </w:tcBorders>
          </w:tcPr>
          <w:p w:rsidR="00CD6EDB" w:rsidRPr="00962D4F" w:rsidRDefault="00CD6EDB" w:rsidP="00A81849">
            <w:pPr>
              <w:rPr>
                <w:szCs w:val="16"/>
                <w:lang w:val="en-US"/>
              </w:rPr>
            </w:pPr>
          </w:p>
        </w:tc>
      </w:tr>
      <w:tr w:rsidR="00CD6EDB" w:rsidRPr="00962D4F" w:rsidTr="00686258">
        <w:tc>
          <w:tcPr>
            <w:tcW w:w="1560" w:type="dxa"/>
            <w:gridSpan w:val="2"/>
          </w:tcPr>
          <w:p w:rsidR="00CD6EDB" w:rsidRPr="00962D4F" w:rsidRDefault="00CD6EDB" w:rsidP="00A8184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Time of arrival:</w:t>
            </w:r>
          </w:p>
        </w:tc>
        <w:tc>
          <w:tcPr>
            <w:tcW w:w="8976" w:type="dxa"/>
            <w:gridSpan w:val="12"/>
            <w:tcBorders>
              <w:top w:val="dotted" w:sz="4" w:space="0" w:color="767171" w:themeColor="background2" w:themeShade="80"/>
              <w:bottom w:val="dotted" w:sz="4" w:space="0" w:color="767171" w:themeColor="background2" w:themeShade="80"/>
            </w:tcBorders>
          </w:tcPr>
          <w:p w:rsidR="00CD6EDB" w:rsidRPr="00962D4F" w:rsidRDefault="00CD6EDB" w:rsidP="00A81849">
            <w:pPr>
              <w:rPr>
                <w:szCs w:val="16"/>
                <w:lang w:val="en-US"/>
              </w:rPr>
            </w:pPr>
          </w:p>
        </w:tc>
      </w:tr>
      <w:tr w:rsidR="00CD6EDB" w:rsidRPr="00962D4F" w:rsidTr="00BD30C5">
        <w:tc>
          <w:tcPr>
            <w:tcW w:w="1560" w:type="dxa"/>
            <w:gridSpan w:val="2"/>
          </w:tcPr>
          <w:p w:rsidR="00CD6EDB" w:rsidRPr="00962D4F" w:rsidRDefault="00CD6EDB" w:rsidP="00A8184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Time of departure:</w:t>
            </w:r>
          </w:p>
        </w:tc>
        <w:tc>
          <w:tcPr>
            <w:tcW w:w="8976" w:type="dxa"/>
            <w:gridSpan w:val="12"/>
            <w:tcBorders>
              <w:top w:val="dotted" w:sz="4" w:space="0" w:color="767171" w:themeColor="background2" w:themeShade="80"/>
              <w:bottom w:val="dotted" w:sz="4" w:space="0" w:color="767171" w:themeColor="background2" w:themeShade="80"/>
            </w:tcBorders>
          </w:tcPr>
          <w:p w:rsidR="00CD6EDB" w:rsidRPr="00962D4F" w:rsidRDefault="00CD6EDB" w:rsidP="00A81849">
            <w:pPr>
              <w:rPr>
                <w:szCs w:val="16"/>
                <w:lang w:val="en-US"/>
              </w:rPr>
            </w:pPr>
          </w:p>
        </w:tc>
      </w:tr>
      <w:tr w:rsidR="006A0691" w:rsidRPr="00962D4F" w:rsidTr="00E17B80">
        <w:tc>
          <w:tcPr>
            <w:tcW w:w="1560" w:type="dxa"/>
            <w:gridSpan w:val="2"/>
          </w:tcPr>
          <w:p w:rsidR="00A81849" w:rsidRPr="00962D4F" w:rsidRDefault="00A81849" w:rsidP="00A81849">
            <w:pPr>
              <w:rPr>
                <w:szCs w:val="16"/>
                <w:lang w:val="en-US"/>
              </w:rPr>
            </w:pPr>
          </w:p>
        </w:tc>
        <w:tc>
          <w:tcPr>
            <w:tcW w:w="3255" w:type="dxa"/>
            <w:gridSpan w:val="7"/>
            <w:tcBorders>
              <w:top w:val="dotted" w:sz="4" w:space="0" w:color="767171" w:themeColor="background2" w:themeShade="80"/>
            </w:tcBorders>
          </w:tcPr>
          <w:p w:rsidR="00A81849" w:rsidRPr="00962D4F" w:rsidRDefault="00A81849" w:rsidP="00A81849">
            <w:pPr>
              <w:rPr>
                <w:szCs w:val="16"/>
                <w:lang w:val="en-US"/>
              </w:rPr>
            </w:pPr>
          </w:p>
        </w:tc>
        <w:tc>
          <w:tcPr>
            <w:tcW w:w="1706" w:type="dxa"/>
            <w:gridSpan w:val="2"/>
            <w:tcBorders>
              <w:top w:val="dotted" w:sz="4" w:space="0" w:color="767171" w:themeColor="background2" w:themeShade="80"/>
            </w:tcBorders>
            <w:tcMar>
              <w:left w:w="227" w:type="dxa"/>
            </w:tcMar>
          </w:tcPr>
          <w:p w:rsidR="00A81849" w:rsidRPr="00962D4F" w:rsidRDefault="00A81849" w:rsidP="00A81849">
            <w:pPr>
              <w:rPr>
                <w:szCs w:val="16"/>
                <w:lang w:val="en-US"/>
              </w:rPr>
            </w:pPr>
          </w:p>
        </w:tc>
        <w:tc>
          <w:tcPr>
            <w:tcW w:w="4015" w:type="dxa"/>
            <w:gridSpan w:val="3"/>
            <w:tcBorders>
              <w:top w:val="dotted" w:sz="4" w:space="0" w:color="767171" w:themeColor="background2" w:themeShade="80"/>
            </w:tcBorders>
          </w:tcPr>
          <w:p w:rsidR="00A81849" w:rsidRPr="00962D4F" w:rsidRDefault="00A81849" w:rsidP="00A81849">
            <w:pPr>
              <w:rPr>
                <w:szCs w:val="16"/>
                <w:lang w:val="en-US"/>
              </w:rPr>
            </w:pPr>
          </w:p>
        </w:tc>
      </w:tr>
      <w:tr w:rsidR="00191012" w:rsidRPr="00FA4919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4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191012" w:rsidRPr="00FA4919" w:rsidRDefault="00191012" w:rsidP="002B3ED0">
            <w:pPr>
              <w:pStyle w:val="Heading2"/>
              <w:outlineLvl w:val="1"/>
            </w:pPr>
            <w:r w:rsidRPr="005D72C3">
              <w:t>PET OWNER INFORMATION</w:t>
            </w:r>
          </w:p>
        </w:tc>
      </w:tr>
      <w:tr w:rsidR="00191012" w:rsidRPr="00FA4919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191012" w:rsidRPr="00FA4919" w:rsidRDefault="00191012" w:rsidP="002B3ED0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13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191012" w:rsidRPr="00FA4919" w:rsidRDefault="00191012" w:rsidP="002B3ED0">
            <w:pPr>
              <w:rPr>
                <w:szCs w:val="16"/>
              </w:rPr>
            </w:pPr>
          </w:p>
        </w:tc>
      </w:tr>
      <w:tr w:rsidR="00191012" w:rsidRPr="00FA4919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191012" w:rsidRPr="00FA4919" w:rsidRDefault="00191012" w:rsidP="002B3ED0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Address:</w:t>
            </w:r>
          </w:p>
        </w:tc>
        <w:tc>
          <w:tcPr>
            <w:tcW w:w="9685" w:type="dxa"/>
            <w:gridSpan w:val="13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91012" w:rsidRPr="00FA4919" w:rsidRDefault="00191012" w:rsidP="002B3ED0">
            <w:pPr>
              <w:rPr>
                <w:szCs w:val="16"/>
              </w:rPr>
            </w:pPr>
          </w:p>
        </w:tc>
      </w:tr>
      <w:tr w:rsidR="00191012" w:rsidRPr="00FA4919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191012" w:rsidRPr="00FA4919" w:rsidRDefault="00191012" w:rsidP="002B3ED0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en-US"/>
              </w:rPr>
              <w:t>Phone:</w:t>
            </w:r>
          </w:p>
        </w:tc>
        <w:tc>
          <w:tcPr>
            <w:tcW w:w="9685" w:type="dxa"/>
            <w:gridSpan w:val="13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91012" w:rsidRPr="00FA4919" w:rsidRDefault="00191012" w:rsidP="002B3ED0">
            <w:pPr>
              <w:rPr>
                <w:szCs w:val="16"/>
              </w:rPr>
            </w:pPr>
          </w:p>
        </w:tc>
      </w:tr>
      <w:tr w:rsidR="00191012" w:rsidRPr="00FA4919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191012" w:rsidRPr="00FA4919" w:rsidRDefault="00191012" w:rsidP="002B3ED0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en-US"/>
              </w:rPr>
              <w:t>Email:</w:t>
            </w:r>
          </w:p>
        </w:tc>
        <w:tc>
          <w:tcPr>
            <w:tcW w:w="9685" w:type="dxa"/>
            <w:gridSpan w:val="13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91012" w:rsidRPr="00FA4919" w:rsidRDefault="00191012" w:rsidP="002B3ED0">
            <w:pPr>
              <w:rPr>
                <w:szCs w:val="16"/>
              </w:rPr>
            </w:pPr>
          </w:p>
        </w:tc>
      </w:tr>
      <w:tr w:rsidR="00191012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191012" w:rsidRDefault="00191012" w:rsidP="002B3ED0"/>
        </w:tc>
        <w:tc>
          <w:tcPr>
            <w:tcW w:w="9685" w:type="dxa"/>
            <w:gridSpan w:val="13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191012" w:rsidRDefault="00191012" w:rsidP="002B3ED0"/>
        </w:tc>
      </w:tr>
      <w:tr w:rsidR="00191012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191012" w:rsidRDefault="00191012" w:rsidP="002B3ED0"/>
        </w:tc>
        <w:tc>
          <w:tcPr>
            <w:tcW w:w="9685" w:type="dxa"/>
            <w:gridSpan w:val="13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191012" w:rsidRDefault="00191012" w:rsidP="002B3ED0"/>
        </w:tc>
      </w:tr>
      <w:tr w:rsidR="00191012" w:rsidRPr="00877BD6" w:rsidTr="002B3ED0">
        <w:tblPrEx>
          <w:tblCellMar>
            <w:top w:w="0" w:type="dxa"/>
          </w:tblCellMar>
        </w:tblPrEx>
        <w:tc>
          <w:tcPr>
            <w:tcW w:w="2127" w:type="dxa"/>
            <w:gridSpan w:val="4"/>
          </w:tcPr>
          <w:p w:rsidR="00191012" w:rsidRPr="00877BD6" w:rsidRDefault="00191012" w:rsidP="002B3ED0">
            <w:pPr>
              <w:rPr>
                <w:szCs w:val="16"/>
              </w:rPr>
            </w:pPr>
            <w:r w:rsidRPr="00877BD6">
              <w:rPr>
                <w:szCs w:val="16"/>
                <w:lang w:val="en-US"/>
              </w:rPr>
              <w:t>Preferred contact method:</w:t>
            </w:r>
          </w:p>
        </w:tc>
        <w:tc>
          <w:tcPr>
            <w:tcW w:w="1984" w:type="dxa"/>
            <w:gridSpan w:val="3"/>
          </w:tcPr>
          <w:p w:rsidR="00191012" w:rsidRPr="00877BD6" w:rsidRDefault="00191012" w:rsidP="002B3ED0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Pawshake message</w:t>
            </w:r>
          </w:p>
        </w:tc>
        <w:tc>
          <w:tcPr>
            <w:tcW w:w="1559" w:type="dxa"/>
            <w:gridSpan w:val="3"/>
          </w:tcPr>
          <w:p w:rsidR="00191012" w:rsidRPr="00877BD6" w:rsidRDefault="00191012" w:rsidP="002B3ED0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mobile phone</w:t>
            </w:r>
          </w:p>
        </w:tc>
        <w:tc>
          <w:tcPr>
            <w:tcW w:w="993" w:type="dxa"/>
            <w:gridSpan w:val="2"/>
          </w:tcPr>
          <w:p w:rsidR="00191012" w:rsidRPr="00877BD6" w:rsidRDefault="00191012" w:rsidP="002B3ED0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email</w:t>
            </w:r>
          </w:p>
        </w:tc>
        <w:tc>
          <w:tcPr>
            <w:tcW w:w="3873" w:type="dxa"/>
            <w:gridSpan w:val="2"/>
          </w:tcPr>
          <w:p w:rsidR="00191012" w:rsidRPr="00877BD6" w:rsidRDefault="00191012" w:rsidP="002B3ED0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text</w:t>
            </w:r>
            <w:r>
              <w:rPr>
                <w:rFonts w:cstheme="minorHAnsi"/>
                <w:szCs w:val="16"/>
                <w:lang w:val="en-US"/>
              </w:rPr>
              <w:t xml:space="preserve"> </w:t>
            </w:r>
            <w:r w:rsidRPr="00877BD6">
              <w:rPr>
                <w:rFonts w:cstheme="minorHAnsi"/>
                <w:szCs w:val="16"/>
                <w:lang w:val="en-US"/>
              </w:rPr>
              <w:t>/</w:t>
            </w:r>
            <w:r>
              <w:rPr>
                <w:rFonts w:cstheme="minorHAnsi"/>
                <w:szCs w:val="16"/>
                <w:lang w:val="en-US"/>
              </w:rPr>
              <w:t xml:space="preserve"> </w:t>
            </w:r>
            <w:r w:rsidRPr="00877BD6">
              <w:rPr>
                <w:rFonts w:cstheme="minorHAnsi"/>
                <w:szCs w:val="16"/>
                <w:lang w:val="en-US"/>
              </w:rPr>
              <w:t>Whats</w:t>
            </w:r>
            <w:r>
              <w:rPr>
                <w:rFonts w:cstheme="minorHAnsi"/>
                <w:szCs w:val="16"/>
                <w:lang w:val="en-US"/>
              </w:rPr>
              <w:t>A</w:t>
            </w:r>
            <w:r w:rsidRPr="00877BD6">
              <w:rPr>
                <w:rFonts w:cstheme="minorHAnsi"/>
                <w:szCs w:val="16"/>
                <w:lang w:val="en-US"/>
              </w:rPr>
              <w:t>pp</w:t>
            </w:r>
          </w:p>
        </w:tc>
      </w:tr>
      <w:tr w:rsidR="00191012" w:rsidTr="00191012">
        <w:trPr>
          <w:gridAfter w:val="1"/>
          <w:wAfter w:w="2603" w:type="dxa"/>
        </w:trPr>
        <w:tc>
          <w:tcPr>
            <w:tcW w:w="2127" w:type="dxa"/>
            <w:gridSpan w:val="4"/>
          </w:tcPr>
          <w:p w:rsidR="00191012" w:rsidRDefault="00191012" w:rsidP="002B3ED0">
            <w:pPr>
              <w:rPr>
                <w:szCs w:val="16"/>
              </w:rPr>
            </w:pPr>
            <w:r>
              <w:rPr>
                <w:rFonts w:cstheme="minorHAnsi"/>
                <w:lang w:val="en-US"/>
              </w:rPr>
              <w:t>Access to the home:</w:t>
            </w:r>
          </w:p>
        </w:tc>
        <w:tc>
          <w:tcPr>
            <w:tcW w:w="850" w:type="dxa"/>
          </w:tcPr>
          <w:p w:rsidR="00191012" w:rsidRDefault="004A28F8" w:rsidP="002B3ED0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="00191012">
              <w:rPr>
                <w:rFonts w:cstheme="minorHAnsi"/>
                <w:lang w:val="en-US"/>
              </w:rPr>
              <w:t xml:space="preserve"> key</w:t>
            </w:r>
          </w:p>
        </w:tc>
        <w:tc>
          <w:tcPr>
            <w:tcW w:w="1418" w:type="dxa"/>
            <w:gridSpan w:val="3"/>
          </w:tcPr>
          <w:p w:rsidR="00191012" w:rsidRDefault="004A28F8" w:rsidP="004A28F8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</w:t>
            </w:r>
            <w:r w:rsidR="00191012">
              <w:rPr>
                <w:rFonts w:cstheme="minorHAnsi"/>
                <w:lang w:val="en-US"/>
              </w:rPr>
              <w:t>security code:</w:t>
            </w:r>
          </w:p>
        </w:tc>
        <w:tc>
          <w:tcPr>
            <w:tcW w:w="3538" w:type="dxa"/>
            <w:gridSpan w:val="5"/>
            <w:tcBorders>
              <w:bottom w:val="dotted" w:sz="4" w:space="0" w:color="7F7F7F" w:themeColor="text1" w:themeTint="80"/>
            </w:tcBorders>
          </w:tcPr>
          <w:p w:rsidR="00191012" w:rsidRDefault="00191012" w:rsidP="002B3ED0">
            <w:pPr>
              <w:rPr>
                <w:szCs w:val="16"/>
              </w:rPr>
            </w:pPr>
          </w:p>
        </w:tc>
      </w:tr>
      <w:tr w:rsidR="00191012" w:rsidTr="00191012">
        <w:trPr>
          <w:gridAfter w:val="1"/>
          <w:wAfter w:w="2603" w:type="dxa"/>
        </w:trPr>
        <w:tc>
          <w:tcPr>
            <w:tcW w:w="2127" w:type="dxa"/>
            <w:gridSpan w:val="4"/>
          </w:tcPr>
          <w:p w:rsidR="00191012" w:rsidRDefault="00191012" w:rsidP="002B3ED0">
            <w:pPr>
              <w:rPr>
                <w:rFonts w:cstheme="minorHAnsi"/>
                <w:lang w:val="en-US"/>
              </w:rPr>
            </w:pPr>
          </w:p>
        </w:tc>
        <w:tc>
          <w:tcPr>
            <w:tcW w:w="850" w:type="dxa"/>
          </w:tcPr>
          <w:p w:rsidR="00191012" w:rsidRDefault="00191012" w:rsidP="002B3ED0">
            <w:pPr>
              <w:rPr>
                <w:rFonts w:cstheme="minorHAnsi"/>
                <w:lang w:val="en-US"/>
              </w:rPr>
            </w:pPr>
          </w:p>
        </w:tc>
        <w:tc>
          <w:tcPr>
            <w:tcW w:w="1418" w:type="dxa"/>
            <w:gridSpan w:val="3"/>
          </w:tcPr>
          <w:p w:rsidR="00191012" w:rsidRDefault="00191012" w:rsidP="002B3ED0">
            <w:pPr>
              <w:rPr>
                <w:rFonts w:cstheme="minorHAnsi"/>
                <w:lang w:val="en-US"/>
              </w:rPr>
            </w:pPr>
          </w:p>
        </w:tc>
        <w:tc>
          <w:tcPr>
            <w:tcW w:w="3538" w:type="dxa"/>
            <w:gridSpan w:val="5"/>
            <w:tcBorders>
              <w:top w:val="dotted" w:sz="4" w:space="0" w:color="7F7F7F" w:themeColor="text1" w:themeTint="80"/>
            </w:tcBorders>
          </w:tcPr>
          <w:p w:rsidR="00191012" w:rsidRDefault="00191012" w:rsidP="002B3ED0">
            <w:pPr>
              <w:rPr>
                <w:szCs w:val="16"/>
              </w:rPr>
            </w:pPr>
          </w:p>
        </w:tc>
      </w:tr>
      <w:tr w:rsidR="00191012" w:rsidRPr="00962D4F" w:rsidTr="0094349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4"/>
            <w:tcBorders>
              <w:top w:val="nil"/>
              <w:bottom w:val="nil"/>
            </w:tcBorders>
            <w:vAlign w:val="bottom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single" w:sz="18" w:space="0" w:color="5AABDF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top w:w="113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36"/>
            </w:tblGrid>
            <w:tr w:rsidR="00191012" w:rsidTr="002B3ED0">
              <w:tc>
                <w:tcPr>
                  <w:tcW w:w="10536" w:type="dxa"/>
                  <w:shd w:val="clear" w:color="auto" w:fill="FFFFFF" w:themeFill="background1"/>
                  <w:tcMar>
                    <w:top w:w="0" w:type="dxa"/>
                    <w:bottom w:w="113" w:type="dxa"/>
                  </w:tcMar>
                  <w:vAlign w:val="bottom"/>
                </w:tcPr>
                <w:p w:rsidR="00191012" w:rsidRPr="00F36F07" w:rsidRDefault="00191012" w:rsidP="00191012">
                  <w:pPr>
                    <w:pStyle w:val="Heading2"/>
                    <w:outlineLvl w:val="1"/>
                  </w:pPr>
                  <w:r w:rsidRPr="005D72C3">
                    <w:t>PET INFORMATION</w:t>
                  </w:r>
                </w:p>
              </w:tc>
            </w:tr>
          </w:tbl>
          <w:p w:rsidR="00191012" w:rsidRDefault="00191012" w:rsidP="00191012">
            <w:pPr>
              <w:rPr>
                <w:sz w:val="10"/>
                <w:szCs w:val="1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top w:w="113" w:type="dxa"/>
                <w:left w:w="113" w:type="dxa"/>
                <w:right w:w="113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4417"/>
              <w:gridCol w:w="964"/>
              <w:gridCol w:w="4299"/>
            </w:tblGrid>
            <w:tr w:rsidR="00191012" w:rsidTr="002B3ED0">
              <w:tc>
                <w:tcPr>
                  <w:tcW w:w="846" w:type="dxa"/>
                  <w:tcBorders>
                    <w:top w:val="dotted" w:sz="4" w:space="0" w:color="404040" w:themeColor="text1" w:themeTint="BF"/>
                    <w:left w:val="dotted" w:sz="4" w:space="0" w:color="404040" w:themeColor="text1" w:themeTint="BF"/>
                  </w:tcBorders>
                </w:tcPr>
                <w:p w:rsidR="00191012" w:rsidRDefault="00191012" w:rsidP="00191012">
                  <w:r>
                    <w:t>Name:</w:t>
                  </w:r>
                </w:p>
              </w:tc>
              <w:tc>
                <w:tcPr>
                  <w:tcW w:w="4422" w:type="dxa"/>
                  <w:tcBorders>
                    <w:top w:val="dotted" w:sz="4" w:space="0" w:color="404040" w:themeColor="text1" w:themeTint="BF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Default="00191012" w:rsidP="00191012"/>
              </w:tc>
              <w:tc>
                <w:tcPr>
                  <w:tcW w:w="964" w:type="dxa"/>
                  <w:tcBorders>
                    <w:top w:val="dotted" w:sz="4" w:space="0" w:color="404040" w:themeColor="text1" w:themeTint="BF"/>
                    <w:left w:val="dotted" w:sz="4" w:space="0" w:color="404040" w:themeColor="text1" w:themeTint="BF"/>
                  </w:tcBorders>
                </w:tcPr>
                <w:p w:rsidR="00191012" w:rsidRPr="00AD5492" w:rsidRDefault="00191012" w:rsidP="00191012">
                  <w:r w:rsidRPr="00AD5492">
                    <w:t>Name:</w:t>
                  </w:r>
                </w:p>
              </w:tc>
              <w:tc>
                <w:tcPr>
                  <w:tcW w:w="4304" w:type="dxa"/>
                  <w:tcBorders>
                    <w:top w:val="dotted" w:sz="4" w:space="0" w:color="404040" w:themeColor="text1" w:themeTint="BF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AD5492" w:rsidRDefault="00191012" w:rsidP="00191012"/>
              </w:tc>
            </w:tr>
            <w:tr w:rsidR="00191012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</w:tcBorders>
                </w:tcPr>
                <w:p w:rsidR="00191012" w:rsidRDefault="00191012" w:rsidP="00191012">
                  <w:r>
                    <w:t>Species: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Default="00191012" w:rsidP="00191012"/>
              </w:tc>
              <w:tc>
                <w:tcPr>
                  <w:tcW w:w="964" w:type="dxa"/>
                  <w:tcBorders>
                    <w:left w:val="dotted" w:sz="4" w:space="0" w:color="404040" w:themeColor="text1" w:themeTint="BF"/>
                  </w:tcBorders>
                </w:tcPr>
                <w:p w:rsidR="00191012" w:rsidRPr="00AD5492" w:rsidRDefault="00191012" w:rsidP="00191012">
                  <w:r>
                    <w:t>Species</w:t>
                  </w:r>
                  <w:r w:rsidRPr="00AD5492">
                    <w:t>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AD5492" w:rsidRDefault="00191012" w:rsidP="00191012"/>
              </w:tc>
            </w:tr>
            <w:tr w:rsidR="00191012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</w:tcBorders>
                </w:tcPr>
                <w:p w:rsidR="00191012" w:rsidRDefault="00191012" w:rsidP="00191012">
                  <w:r>
                    <w:t>Age: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Default="00191012" w:rsidP="00191012"/>
              </w:tc>
              <w:tc>
                <w:tcPr>
                  <w:tcW w:w="964" w:type="dxa"/>
                  <w:tcBorders>
                    <w:left w:val="dotted" w:sz="4" w:space="0" w:color="404040" w:themeColor="text1" w:themeTint="BF"/>
                  </w:tcBorders>
                </w:tcPr>
                <w:p w:rsidR="00191012" w:rsidRPr="00AD5492" w:rsidRDefault="00191012" w:rsidP="00191012">
                  <w:r>
                    <w:t>Age: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AD5492" w:rsidRDefault="00191012" w:rsidP="00191012"/>
              </w:tc>
            </w:tr>
            <w:tr w:rsidR="00191012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</w:tcBorders>
                </w:tcPr>
                <w:p w:rsidR="00191012" w:rsidRDefault="00191012" w:rsidP="00191012">
                  <w:r>
                    <w:t>Colour: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Default="00191012" w:rsidP="00191012"/>
              </w:tc>
              <w:tc>
                <w:tcPr>
                  <w:tcW w:w="964" w:type="dxa"/>
                  <w:tcBorders>
                    <w:left w:val="dotted" w:sz="4" w:space="0" w:color="404040" w:themeColor="text1" w:themeTint="BF"/>
                  </w:tcBorders>
                </w:tcPr>
                <w:p w:rsidR="00191012" w:rsidRPr="00AD5492" w:rsidRDefault="00191012" w:rsidP="00191012">
                  <w:r w:rsidRPr="00AD5492">
                    <w:t>Colour: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AD5492" w:rsidRDefault="00191012" w:rsidP="00191012"/>
              </w:tc>
            </w:tr>
            <w:tr w:rsidR="00191012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  <w:bottom w:val="dotted" w:sz="4" w:space="0" w:color="404040" w:themeColor="text1" w:themeTint="BF"/>
                  </w:tcBorders>
                  <w:tcMar>
                    <w:bottom w:w="113" w:type="dxa"/>
                  </w:tcMar>
                </w:tcPr>
                <w:p w:rsidR="00191012" w:rsidRDefault="00191012" w:rsidP="00191012">
                  <w:r>
                    <w:t>Sex: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404040" w:themeColor="text1" w:themeTint="BF"/>
                    <w:right w:val="dotted" w:sz="4" w:space="0" w:color="404040" w:themeColor="text1" w:themeTint="BF"/>
                  </w:tcBorders>
                  <w:tcMar>
                    <w:bottom w:w="113" w:type="dxa"/>
                  </w:tcMar>
                </w:tcPr>
                <w:p w:rsidR="00191012" w:rsidRDefault="00191012" w:rsidP="00191012">
                  <w:r>
                    <w:t>Male  /  Female</w:t>
                  </w:r>
                </w:p>
              </w:tc>
              <w:tc>
                <w:tcPr>
                  <w:tcW w:w="964" w:type="dxa"/>
                  <w:tcBorders>
                    <w:left w:val="dotted" w:sz="4" w:space="0" w:color="404040" w:themeColor="text1" w:themeTint="BF"/>
                    <w:bottom w:val="dotted" w:sz="4" w:space="0" w:color="auto"/>
                  </w:tcBorders>
                </w:tcPr>
                <w:p w:rsidR="00191012" w:rsidRPr="00AD5492" w:rsidRDefault="00191012" w:rsidP="00191012">
                  <w:r w:rsidRPr="00AD5492">
                    <w:t>Sex: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uto"/>
                    <w:right w:val="dotted" w:sz="4" w:space="0" w:color="404040" w:themeColor="text1" w:themeTint="BF"/>
                  </w:tcBorders>
                </w:tcPr>
                <w:p w:rsidR="00191012" w:rsidRDefault="00191012" w:rsidP="00191012">
                  <w:r w:rsidRPr="00AD5492">
                    <w:t>Male  /  Female</w:t>
                  </w:r>
                </w:p>
              </w:tc>
            </w:tr>
            <w:tr w:rsidR="00191012" w:rsidTr="002B3ED0">
              <w:tc>
                <w:tcPr>
                  <w:tcW w:w="846" w:type="dxa"/>
                  <w:tcBorders>
                    <w:top w:val="dotted" w:sz="4" w:space="0" w:color="404040" w:themeColor="text1" w:themeTint="BF"/>
                    <w:left w:val="dotted" w:sz="4" w:space="0" w:color="404040" w:themeColor="text1" w:themeTint="BF"/>
                  </w:tcBorders>
                </w:tcPr>
                <w:p w:rsidR="00191012" w:rsidRPr="00FB7AB5" w:rsidRDefault="00191012" w:rsidP="00191012">
                  <w:r w:rsidRPr="00FB7AB5">
                    <w:t>Name:</w:t>
                  </w:r>
                </w:p>
              </w:tc>
              <w:tc>
                <w:tcPr>
                  <w:tcW w:w="4422" w:type="dxa"/>
                  <w:tcBorders>
                    <w:top w:val="dotted" w:sz="4" w:space="0" w:color="404040" w:themeColor="text1" w:themeTint="BF"/>
                    <w:bottom w:val="dotted" w:sz="4" w:space="0" w:color="A6A6A6" w:themeColor="background1" w:themeShade="A6"/>
                    <w:right w:val="dotted" w:sz="4" w:space="0" w:color="auto"/>
                  </w:tcBorders>
                </w:tcPr>
                <w:p w:rsidR="00191012" w:rsidRPr="00FB7AB5" w:rsidRDefault="00191012" w:rsidP="00191012"/>
              </w:tc>
              <w:tc>
                <w:tcPr>
                  <w:tcW w:w="96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:rsidR="00191012" w:rsidRPr="00416AC0" w:rsidRDefault="00191012" w:rsidP="00191012">
                  <w:r w:rsidRPr="00416AC0">
                    <w:t>Name: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uto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416AC0" w:rsidRDefault="00191012" w:rsidP="00191012"/>
              </w:tc>
            </w:tr>
            <w:tr w:rsidR="00191012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</w:tcBorders>
                </w:tcPr>
                <w:p w:rsidR="00191012" w:rsidRPr="00FB7AB5" w:rsidRDefault="00191012" w:rsidP="00191012">
                  <w:r>
                    <w:t>Species</w:t>
                  </w:r>
                  <w:r w:rsidRPr="00FB7AB5">
                    <w:t>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auto"/>
                  </w:tcBorders>
                </w:tcPr>
                <w:p w:rsidR="00191012" w:rsidRPr="00FB7AB5" w:rsidRDefault="00191012" w:rsidP="00191012"/>
              </w:tc>
              <w:tc>
                <w:tcPr>
                  <w:tcW w:w="964" w:type="dxa"/>
                  <w:tcBorders>
                    <w:left w:val="dotted" w:sz="4" w:space="0" w:color="auto"/>
                  </w:tcBorders>
                </w:tcPr>
                <w:p w:rsidR="00191012" w:rsidRPr="00416AC0" w:rsidRDefault="00191012" w:rsidP="00191012">
                  <w:r>
                    <w:t>Species</w:t>
                  </w:r>
                  <w:r w:rsidRPr="00416AC0">
                    <w:t>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416AC0" w:rsidRDefault="00191012" w:rsidP="00191012"/>
              </w:tc>
            </w:tr>
            <w:tr w:rsidR="00191012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</w:tcBorders>
                </w:tcPr>
                <w:p w:rsidR="00191012" w:rsidRPr="00FB7AB5" w:rsidRDefault="00191012" w:rsidP="00191012">
                  <w:r>
                    <w:t>Age: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auto"/>
                  </w:tcBorders>
                </w:tcPr>
                <w:p w:rsidR="00191012" w:rsidRPr="00FB7AB5" w:rsidRDefault="00191012" w:rsidP="00191012"/>
              </w:tc>
              <w:tc>
                <w:tcPr>
                  <w:tcW w:w="964" w:type="dxa"/>
                  <w:tcBorders>
                    <w:left w:val="dotted" w:sz="4" w:space="0" w:color="auto"/>
                  </w:tcBorders>
                </w:tcPr>
                <w:p w:rsidR="00191012" w:rsidRPr="00416AC0" w:rsidRDefault="00191012" w:rsidP="00191012">
                  <w:r>
                    <w:t>Age: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416AC0" w:rsidRDefault="00191012" w:rsidP="00191012"/>
              </w:tc>
            </w:tr>
            <w:tr w:rsidR="00191012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</w:tcBorders>
                </w:tcPr>
                <w:p w:rsidR="00191012" w:rsidRPr="00FB7AB5" w:rsidRDefault="00191012" w:rsidP="00191012">
                  <w:r w:rsidRPr="00FB7AB5">
                    <w:t>Colour: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auto"/>
                  </w:tcBorders>
                </w:tcPr>
                <w:p w:rsidR="00191012" w:rsidRPr="00FB7AB5" w:rsidRDefault="00191012" w:rsidP="00191012"/>
              </w:tc>
              <w:tc>
                <w:tcPr>
                  <w:tcW w:w="964" w:type="dxa"/>
                  <w:tcBorders>
                    <w:left w:val="dotted" w:sz="4" w:space="0" w:color="auto"/>
                  </w:tcBorders>
                </w:tcPr>
                <w:p w:rsidR="00191012" w:rsidRPr="00416AC0" w:rsidRDefault="00191012" w:rsidP="00191012">
                  <w:r w:rsidRPr="00416AC0">
                    <w:t>Colour: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416AC0" w:rsidRDefault="00191012" w:rsidP="00191012"/>
              </w:tc>
            </w:tr>
            <w:tr w:rsidR="00191012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  <w:bottom w:val="dotted" w:sz="4" w:space="0" w:color="404040" w:themeColor="text1" w:themeTint="BF"/>
                  </w:tcBorders>
                  <w:tcMar>
                    <w:bottom w:w="113" w:type="dxa"/>
                  </w:tcMar>
                </w:tcPr>
                <w:p w:rsidR="00191012" w:rsidRPr="00FB7AB5" w:rsidRDefault="00191012" w:rsidP="00191012">
                  <w:r w:rsidRPr="00FB7AB5">
                    <w:t>Sex: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404040" w:themeColor="text1" w:themeTint="BF"/>
                    <w:right w:val="dotted" w:sz="4" w:space="0" w:color="auto"/>
                  </w:tcBorders>
                  <w:tcMar>
                    <w:bottom w:w="113" w:type="dxa"/>
                  </w:tcMar>
                </w:tcPr>
                <w:p w:rsidR="00191012" w:rsidRDefault="00191012" w:rsidP="00191012">
                  <w:r w:rsidRPr="00FB7AB5">
                    <w:t>Male  /  Female</w:t>
                  </w:r>
                </w:p>
              </w:tc>
              <w:tc>
                <w:tcPr>
                  <w:tcW w:w="964" w:type="dxa"/>
                  <w:tcBorders>
                    <w:left w:val="dotted" w:sz="4" w:space="0" w:color="auto"/>
                    <w:bottom w:val="dotted" w:sz="4" w:space="0" w:color="404040" w:themeColor="text1" w:themeTint="BF"/>
                  </w:tcBorders>
                  <w:tcMar>
                    <w:bottom w:w="113" w:type="dxa"/>
                  </w:tcMar>
                </w:tcPr>
                <w:p w:rsidR="00191012" w:rsidRPr="00416AC0" w:rsidRDefault="00191012" w:rsidP="00191012">
                  <w:r w:rsidRPr="00416AC0">
                    <w:t>Sex: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404040" w:themeColor="text1" w:themeTint="BF"/>
                    <w:right w:val="dotted" w:sz="4" w:space="0" w:color="404040" w:themeColor="text1" w:themeTint="BF"/>
                  </w:tcBorders>
                  <w:tcMar>
                    <w:bottom w:w="113" w:type="dxa"/>
                  </w:tcMar>
                </w:tcPr>
                <w:p w:rsidR="00191012" w:rsidRDefault="00191012" w:rsidP="00191012">
                  <w:r w:rsidRPr="00416AC0">
                    <w:t>Male  /  Female</w:t>
                  </w:r>
                </w:p>
              </w:tc>
            </w:tr>
          </w:tbl>
          <w:p w:rsidR="00191012" w:rsidRPr="00962D4F" w:rsidRDefault="00191012" w:rsidP="003C4FCF"/>
        </w:tc>
      </w:tr>
      <w:tr w:rsidR="003E388C" w:rsidRPr="00962D4F" w:rsidTr="00A4785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4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962D4F" w:rsidRDefault="00F9317D" w:rsidP="00F9317D">
            <w:pPr>
              <w:rPr>
                <w:sz w:val="10"/>
                <w:szCs w:val="10"/>
              </w:rPr>
            </w:pPr>
          </w:p>
          <w:p w:rsidR="00465659" w:rsidRPr="00962D4F" w:rsidRDefault="00F36F07" w:rsidP="00F36F07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t>MEDICAL INFORMATION &amp; EMERGENCIES</w:t>
            </w:r>
          </w:p>
        </w:tc>
      </w:tr>
      <w:tr w:rsidR="00191012" w:rsidRPr="00962D4F" w:rsidTr="00132BA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191012" w:rsidRPr="00FA4919" w:rsidRDefault="00191012" w:rsidP="00191012">
            <w:pPr>
              <w:rPr>
                <w:szCs w:val="16"/>
              </w:rPr>
            </w:pPr>
            <w:r>
              <w:rPr>
                <w:lang w:val="en-US"/>
              </w:rPr>
              <w:t>Medical conditions:</w:t>
            </w:r>
          </w:p>
        </w:tc>
        <w:tc>
          <w:tcPr>
            <w:tcW w:w="8693" w:type="dxa"/>
            <w:gridSpan w:val="11"/>
            <w:tcBorders>
              <w:top w:val="single" w:sz="18" w:space="0" w:color="5AABDF"/>
              <w:left w:val="nil"/>
              <w:bottom w:val="dotted" w:sz="4" w:space="0" w:color="7F7F7F" w:themeColor="text1" w:themeTint="80"/>
            </w:tcBorders>
            <w:tcMar>
              <w:top w:w="198" w:type="dxa"/>
            </w:tcMar>
            <w:vAlign w:val="bottom"/>
          </w:tcPr>
          <w:p w:rsidR="00191012" w:rsidRPr="00FA4919" w:rsidRDefault="00191012" w:rsidP="00191012">
            <w:pPr>
              <w:rPr>
                <w:szCs w:val="16"/>
              </w:rPr>
            </w:pPr>
          </w:p>
        </w:tc>
      </w:tr>
      <w:tr w:rsidR="00191012" w:rsidRPr="00962D4F" w:rsidTr="00132BA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191012" w:rsidRDefault="00191012" w:rsidP="00191012">
            <w:pPr>
              <w:rPr>
                <w:lang w:val="en-US"/>
              </w:rPr>
            </w:pPr>
            <w:r>
              <w:rPr>
                <w:lang w:val="en-US"/>
              </w:rPr>
              <w:t>Medication needs:</w:t>
            </w:r>
          </w:p>
        </w:tc>
        <w:tc>
          <w:tcPr>
            <w:tcW w:w="8693" w:type="dxa"/>
            <w:gridSpan w:val="11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191012" w:rsidRPr="00FA4919" w:rsidRDefault="00191012" w:rsidP="00191012">
            <w:pPr>
              <w:rPr>
                <w:szCs w:val="16"/>
              </w:rPr>
            </w:pPr>
          </w:p>
        </w:tc>
      </w:tr>
      <w:tr w:rsidR="00191012" w:rsidRPr="00962D4F" w:rsidTr="00132BA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191012" w:rsidRPr="00FA4919" w:rsidRDefault="00191012" w:rsidP="00191012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Medical insurance:</w:t>
            </w:r>
          </w:p>
        </w:tc>
        <w:tc>
          <w:tcPr>
            <w:tcW w:w="1701" w:type="dxa"/>
            <w:gridSpan w:val="3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191012" w:rsidRPr="00FA4919" w:rsidRDefault="00191012" w:rsidP="00191012">
            <w:pPr>
              <w:rPr>
                <w:szCs w:val="16"/>
              </w:rPr>
            </w:pPr>
            <w:r>
              <w:rPr>
                <w:szCs w:val="16"/>
              </w:rPr>
              <w:t xml:space="preserve">Y / N - </w:t>
            </w:r>
            <w:r>
              <w:rPr>
                <w:lang w:val="en-US"/>
              </w:rPr>
              <w:t>insurance carrier:</w:t>
            </w:r>
          </w:p>
        </w:tc>
        <w:tc>
          <w:tcPr>
            <w:tcW w:w="6992" w:type="dxa"/>
            <w:gridSpan w:val="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191012" w:rsidRPr="00FA4919" w:rsidRDefault="00191012" w:rsidP="00191012">
            <w:pPr>
              <w:rPr>
                <w:szCs w:val="16"/>
                <w:lang w:val="en-US"/>
              </w:rPr>
            </w:pPr>
          </w:p>
        </w:tc>
      </w:tr>
      <w:tr w:rsidR="00191012" w:rsidRPr="00962D4F" w:rsidTr="00132BA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191012" w:rsidRPr="00FA4919" w:rsidRDefault="00191012" w:rsidP="00191012">
            <w:pPr>
              <w:rPr>
                <w:szCs w:val="16"/>
                <w:lang w:val="en-US"/>
              </w:rPr>
            </w:pPr>
            <w:r w:rsidRPr="00F108B4">
              <w:rPr>
                <w:lang w:val="en-US"/>
              </w:rPr>
              <w:t>Preferred vet:</w:t>
            </w:r>
          </w:p>
        </w:tc>
        <w:tc>
          <w:tcPr>
            <w:tcW w:w="8693" w:type="dxa"/>
            <w:gridSpan w:val="11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191012" w:rsidRPr="00FA4919" w:rsidRDefault="00191012" w:rsidP="00191012">
            <w:pPr>
              <w:rPr>
                <w:szCs w:val="16"/>
              </w:rPr>
            </w:pPr>
          </w:p>
        </w:tc>
      </w:tr>
      <w:tr w:rsidR="005453F2" w:rsidRPr="00962D4F" w:rsidTr="00132BA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5453F2" w:rsidRPr="00962D4F" w:rsidRDefault="00191012" w:rsidP="003C4FCF">
            <w:pPr>
              <w:rPr>
                <w:lang w:val="en-US"/>
              </w:rPr>
            </w:pPr>
            <w:r>
              <w:rPr>
                <w:lang w:val="en-US"/>
              </w:rPr>
              <w:t>Emergency vet:</w:t>
            </w:r>
          </w:p>
        </w:tc>
        <w:tc>
          <w:tcPr>
            <w:tcW w:w="8693" w:type="dxa"/>
            <w:gridSpan w:val="1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5453F2" w:rsidRPr="00962D4F" w:rsidRDefault="005453F2" w:rsidP="003C4FCF">
            <w:pPr>
              <w:rPr>
                <w:szCs w:val="16"/>
              </w:rPr>
            </w:pPr>
          </w:p>
        </w:tc>
      </w:tr>
      <w:tr w:rsidR="00F36F07" w:rsidRPr="00D54F6B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4"/>
            <w:tcBorders>
              <w:top w:val="nil"/>
              <w:bottom w:val="nil"/>
            </w:tcBorders>
            <w:vAlign w:val="bottom"/>
          </w:tcPr>
          <w:p w:rsidR="00F36F07" w:rsidRPr="00962D4F" w:rsidRDefault="00F36F07" w:rsidP="00E17B80">
            <w:pPr>
              <w:rPr>
                <w:szCs w:val="16"/>
                <w:lang w:val="en-GB"/>
              </w:rPr>
            </w:pPr>
            <w:r w:rsidRPr="00962D4F">
              <w:rPr>
                <w:lang w:val="en-US"/>
              </w:rPr>
              <w:t>Emergency contact</w:t>
            </w:r>
            <w:r w:rsidR="000B04A6">
              <w:rPr>
                <w:lang w:val="en-US"/>
              </w:rPr>
              <w:t>s</w:t>
            </w:r>
            <w:r w:rsidRPr="00962D4F">
              <w:rPr>
                <w:lang w:val="en-US"/>
              </w:rPr>
              <w:t xml:space="preserve"> (</w:t>
            </w:r>
            <w:r w:rsidR="00E17B80" w:rsidRPr="00962D4F">
              <w:rPr>
                <w:lang w:val="en-US"/>
              </w:rPr>
              <w:t>not travelling with dog owner</w:t>
            </w:r>
            <w:r w:rsidRPr="00962D4F">
              <w:rPr>
                <w:lang w:val="en-US"/>
              </w:rPr>
              <w:t>):</w:t>
            </w:r>
          </w:p>
        </w:tc>
      </w:tr>
      <w:tr w:rsidR="00F36F07" w:rsidRPr="00962D4F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4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F36F07" w:rsidRPr="00962D4F" w:rsidRDefault="000B04A6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 xml:space="preserve">1) </w:t>
            </w:r>
          </w:p>
        </w:tc>
      </w:tr>
      <w:tr w:rsidR="000B04A6" w:rsidRPr="00962D4F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4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0B04A6" w:rsidRDefault="000B04A6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2)</w:t>
            </w:r>
          </w:p>
        </w:tc>
      </w:tr>
      <w:tr w:rsidR="00465659" w:rsidRPr="00962D4F" w:rsidTr="00132BA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dotted" w:sz="4" w:space="0" w:color="767171" w:themeColor="background2" w:themeShade="80"/>
              <w:bottom w:val="nil"/>
              <w:right w:val="nil"/>
            </w:tcBorders>
            <w:vAlign w:val="bottom"/>
          </w:tcPr>
          <w:p w:rsidR="00465659" w:rsidRPr="00962D4F" w:rsidRDefault="00465659" w:rsidP="003C4FCF">
            <w:pPr>
              <w:rPr>
                <w:lang w:val="en-GB"/>
              </w:rPr>
            </w:pPr>
          </w:p>
        </w:tc>
        <w:tc>
          <w:tcPr>
            <w:tcW w:w="8693" w:type="dxa"/>
            <w:gridSpan w:val="11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65659" w:rsidRPr="00962D4F" w:rsidRDefault="00465659" w:rsidP="003C4FCF">
            <w:pPr>
              <w:rPr>
                <w:lang w:val="en-GB"/>
              </w:rPr>
            </w:pPr>
          </w:p>
        </w:tc>
      </w:tr>
      <w:tr w:rsidR="003E388C" w:rsidRPr="00962D4F" w:rsidTr="005453F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4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962D4F" w:rsidRDefault="00F9317D" w:rsidP="00F9317D">
            <w:pPr>
              <w:rPr>
                <w:sz w:val="10"/>
                <w:szCs w:val="10"/>
                <w:lang w:val="en-US"/>
              </w:rPr>
            </w:pPr>
          </w:p>
          <w:p w:rsidR="003E388C" w:rsidRPr="00962D4F" w:rsidRDefault="00E17B80" w:rsidP="003C4FCF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t>FOOD</w:t>
            </w:r>
            <w:r w:rsidR="00F9317D" w:rsidRPr="00962D4F">
              <w:t xml:space="preserve"> INFORMATION</w:t>
            </w:r>
          </w:p>
        </w:tc>
      </w:tr>
      <w:tr w:rsidR="00191012" w:rsidRPr="00962D4F" w:rsidTr="0013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191012" w:rsidRPr="004F5352" w:rsidRDefault="00191012" w:rsidP="00191012">
            <w:pPr>
              <w:rPr>
                <w:szCs w:val="16"/>
              </w:rPr>
            </w:pPr>
            <w:r>
              <w:rPr>
                <w:lang w:val="en-US"/>
              </w:rPr>
              <w:lastRenderedPageBreak/>
              <w:t>Food</w:t>
            </w:r>
            <w:r w:rsidRPr="004F5352">
              <w:rPr>
                <w:lang w:val="en-US"/>
              </w:rPr>
              <w:t>:</w:t>
            </w:r>
          </w:p>
        </w:tc>
        <w:tc>
          <w:tcPr>
            <w:tcW w:w="8693" w:type="dxa"/>
            <w:gridSpan w:val="11"/>
            <w:tcBorders>
              <w:top w:val="single" w:sz="18" w:space="0" w:color="5AABDF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191012" w:rsidRPr="004F5352" w:rsidRDefault="00191012" w:rsidP="00191012">
            <w:pPr>
              <w:rPr>
                <w:szCs w:val="16"/>
              </w:rPr>
            </w:pPr>
          </w:p>
        </w:tc>
      </w:tr>
      <w:tr w:rsidR="00132BAC" w:rsidRPr="00962D4F" w:rsidTr="0013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BAC" w:rsidRPr="004F5352" w:rsidRDefault="00132BAC" w:rsidP="00191012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Feeding times:</w:t>
            </w:r>
          </w:p>
        </w:tc>
        <w:tc>
          <w:tcPr>
            <w:tcW w:w="8693" w:type="dxa"/>
            <w:gridSpan w:val="1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132BAC" w:rsidRPr="00962D4F" w:rsidRDefault="00132BAC" w:rsidP="00191012">
            <w:pPr>
              <w:rPr>
                <w:szCs w:val="16"/>
                <w:lang w:val="en-GB"/>
              </w:rPr>
            </w:pPr>
          </w:p>
        </w:tc>
      </w:tr>
      <w:tr w:rsidR="00132BAC" w:rsidRPr="00962D4F" w:rsidTr="0013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BAC" w:rsidRPr="004F5352" w:rsidRDefault="00132BAC" w:rsidP="00191012">
            <w:pPr>
              <w:rPr>
                <w:szCs w:val="16"/>
                <w:lang w:val="en-US"/>
              </w:rPr>
            </w:pPr>
            <w:r w:rsidRPr="004F5352">
              <w:rPr>
                <w:szCs w:val="16"/>
                <w:lang w:val="en-US"/>
              </w:rPr>
              <w:t>Treats:</w:t>
            </w:r>
          </w:p>
        </w:tc>
        <w:tc>
          <w:tcPr>
            <w:tcW w:w="8693" w:type="dxa"/>
            <w:gridSpan w:val="1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132BAC" w:rsidRPr="00962D4F" w:rsidRDefault="00132BAC" w:rsidP="00191012">
            <w:pPr>
              <w:rPr>
                <w:szCs w:val="16"/>
                <w:lang w:val="en-GB"/>
              </w:rPr>
            </w:pPr>
          </w:p>
        </w:tc>
      </w:tr>
      <w:tr w:rsidR="00191012" w:rsidRPr="00962D4F" w:rsidTr="0013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12" w:rsidRPr="004F5352" w:rsidRDefault="00191012" w:rsidP="00191012">
            <w:pPr>
              <w:rPr>
                <w:lang w:val="en-US"/>
              </w:rPr>
            </w:pPr>
            <w:r w:rsidRPr="004F5352">
              <w:rPr>
                <w:lang w:val="en-US"/>
              </w:rPr>
              <w:t>Location of food &amp; bowl:</w:t>
            </w:r>
          </w:p>
        </w:tc>
        <w:tc>
          <w:tcPr>
            <w:tcW w:w="8693" w:type="dxa"/>
            <w:gridSpan w:val="11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191012" w:rsidRPr="00962D4F" w:rsidRDefault="00191012" w:rsidP="00191012">
            <w:pPr>
              <w:rPr>
                <w:szCs w:val="16"/>
                <w:lang w:val="en-GB"/>
              </w:rPr>
            </w:pPr>
          </w:p>
        </w:tc>
      </w:tr>
      <w:tr w:rsidR="00CD6EDB" w:rsidRPr="00962D4F" w:rsidTr="005F4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EDB" w:rsidRPr="004F5352" w:rsidRDefault="00CD6EDB" w:rsidP="00191012">
            <w:pPr>
              <w:rPr>
                <w:lang w:val="en-US"/>
              </w:rPr>
            </w:pPr>
            <w:r w:rsidRPr="004F5352">
              <w:rPr>
                <w:lang w:val="en-US"/>
              </w:rPr>
              <w:t>Water:</w:t>
            </w:r>
          </w:p>
        </w:tc>
        <w:tc>
          <w:tcPr>
            <w:tcW w:w="8693" w:type="dxa"/>
            <w:gridSpan w:val="11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CD6EDB" w:rsidRPr="00962D4F" w:rsidRDefault="00CD6EDB" w:rsidP="00191012">
            <w:pPr>
              <w:rPr>
                <w:szCs w:val="16"/>
                <w:lang w:val="en-GB"/>
              </w:rPr>
            </w:pPr>
          </w:p>
        </w:tc>
      </w:tr>
    </w:tbl>
    <w:p w:rsidR="00132BAC" w:rsidRPr="00132BAC" w:rsidRDefault="00132BAC" w:rsidP="00CF7DB4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4440"/>
      </w:tblGrid>
      <w:tr w:rsidR="00132BAC" w:rsidTr="002B3ED0">
        <w:tc>
          <w:tcPr>
            <w:tcW w:w="10536" w:type="dxa"/>
            <w:gridSpan w:val="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132BAC" w:rsidRPr="004F5352" w:rsidRDefault="00132BAC" w:rsidP="002B3ED0">
            <w:pPr>
              <w:pStyle w:val="Heading2"/>
              <w:outlineLvl w:val="1"/>
            </w:pPr>
            <w:r>
              <w:t>CLEANING &amp; GROOMING</w:t>
            </w:r>
          </w:p>
        </w:tc>
      </w:tr>
      <w:tr w:rsidR="00CD6EDB" w:rsidRPr="00D54F6B" w:rsidTr="00335B4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Mar>
              <w:top w:w="198" w:type="dxa"/>
            </w:tcMar>
            <w:vAlign w:val="bottom"/>
          </w:tcPr>
          <w:p w:rsidR="00CD6EDB" w:rsidRPr="00ED2CD2" w:rsidRDefault="00CD6EDB" w:rsidP="002B3ED0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 xml:space="preserve">What needs to be cleaned </w:t>
            </w:r>
            <w:r>
              <w:rPr>
                <w:lang w:val="en-US"/>
              </w:rPr>
              <w:br/>
              <w:t>(e.g. cage, area):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CD6EDB" w:rsidRPr="00CD6EDB" w:rsidRDefault="00CD6EDB" w:rsidP="002B3ED0">
            <w:pPr>
              <w:rPr>
                <w:szCs w:val="16"/>
                <w:lang w:val="en-GB"/>
              </w:rPr>
            </w:pPr>
          </w:p>
        </w:tc>
      </w:tr>
      <w:tr w:rsidR="00132BAC" w:rsidRPr="00D54F6B" w:rsidTr="002B3E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132BAC" w:rsidRPr="009C67F6" w:rsidRDefault="00132BAC" w:rsidP="002B3ED0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Cleaning frequency:</w:t>
            </w:r>
          </w:p>
        </w:tc>
        <w:tc>
          <w:tcPr>
            <w:tcW w:w="3544" w:type="dxa"/>
            <w:tcBorders>
              <w:top w:val="dotted" w:sz="4" w:space="0" w:color="A6A6A6" w:themeColor="background1" w:themeShade="A6"/>
            </w:tcBorders>
          </w:tcPr>
          <w:p w:rsidR="00132BAC" w:rsidRPr="00CD6EDB" w:rsidRDefault="00132BAC" w:rsidP="002B3ED0">
            <w:pPr>
              <w:rPr>
                <w:szCs w:val="16"/>
                <w:lang w:val="en-GB"/>
              </w:rPr>
            </w:pPr>
            <w:r w:rsidRPr="00CD6EDB">
              <w:rPr>
                <w:rFonts w:cstheme="minorHAnsi"/>
                <w:szCs w:val="16"/>
                <w:lang w:val="en-US"/>
              </w:rPr>
              <w:t>□   every day      □   every other day          □    other:</w:t>
            </w:r>
          </w:p>
        </w:tc>
        <w:tc>
          <w:tcPr>
            <w:tcW w:w="4440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132BAC" w:rsidRPr="00CD6EDB" w:rsidRDefault="00132BAC" w:rsidP="002B3ED0">
            <w:pPr>
              <w:rPr>
                <w:szCs w:val="16"/>
                <w:lang w:val="en-GB"/>
              </w:rPr>
            </w:pPr>
          </w:p>
        </w:tc>
      </w:tr>
      <w:tr w:rsidR="00CD6EDB" w:rsidRPr="00D54F6B" w:rsidTr="00DC77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CD6EDB" w:rsidRPr="00FA4919" w:rsidRDefault="00CD6EDB" w:rsidP="002B3ED0">
            <w:pPr>
              <w:rPr>
                <w:szCs w:val="16"/>
                <w:lang w:val="en-US"/>
              </w:rPr>
            </w:pPr>
            <w:r>
              <w:rPr>
                <w:rFonts w:cstheme="minorHAnsi"/>
                <w:lang w:val="en-US"/>
              </w:rPr>
              <w:t>Location of cleaning supplies and bedding: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</w:tcPr>
          <w:p w:rsidR="00CD6EDB" w:rsidRPr="00CD6EDB" w:rsidRDefault="00CD6EDB" w:rsidP="002B3ED0">
            <w:pPr>
              <w:rPr>
                <w:szCs w:val="16"/>
                <w:lang w:val="en-GB"/>
              </w:rPr>
            </w:pPr>
          </w:p>
        </w:tc>
      </w:tr>
      <w:tr w:rsidR="00CD6EDB" w:rsidTr="00CD7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CD6EDB" w:rsidRPr="007B7BA5" w:rsidRDefault="00CD6EDB" w:rsidP="002B3ED0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Waste disposal:</w:t>
            </w:r>
          </w:p>
        </w:tc>
        <w:tc>
          <w:tcPr>
            <w:tcW w:w="7984" w:type="dxa"/>
            <w:gridSpan w:val="2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D6EDB" w:rsidRPr="00CD6EDB" w:rsidRDefault="00CD6EDB" w:rsidP="002B3ED0">
            <w:pPr>
              <w:rPr>
                <w:szCs w:val="16"/>
                <w:lang w:val="en-GB"/>
              </w:rPr>
            </w:pPr>
          </w:p>
        </w:tc>
      </w:tr>
      <w:tr w:rsidR="00132BAC" w:rsidRPr="00D54F6B" w:rsidTr="002B3E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132BAC" w:rsidRDefault="00132BAC" w:rsidP="002B3ED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Grooming required?</w:t>
            </w:r>
          </w:p>
        </w:tc>
        <w:tc>
          <w:tcPr>
            <w:tcW w:w="3544" w:type="dxa"/>
          </w:tcPr>
          <w:p w:rsidR="00132BAC" w:rsidRPr="00CD6EDB" w:rsidRDefault="00132BAC" w:rsidP="002B3ED0">
            <w:pPr>
              <w:rPr>
                <w:rFonts w:cstheme="minorHAnsi"/>
                <w:szCs w:val="16"/>
                <w:lang w:val="en-US"/>
              </w:rPr>
            </w:pPr>
            <w:r w:rsidRPr="00CD6EDB">
              <w:rPr>
                <w:rFonts w:cstheme="minorHAnsi"/>
                <w:szCs w:val="16"/>
                <w:lang w:val="en-US"/>
              </w:rPr>
              <w:t>Y / N –             location of grooming equipment:</w:t>
            </w:r>
          </w:p>
        </w:tc>
        <w:tc>
          <w:tcPr>
            <w:tcW w:w="4440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132BAC" w:rsidRPr="00CD6EDB" w:rsidRDefault="00132BAC" w:rsidP="002B3ED0">
            <w:pPr>
              <w:rPr>
                <w:szCs w:val="16"/>
                <w:lang w:val="en-GB"/>
              </w:rPr>
            </w:pPr>
          </w:p>
        </w:tc>
      </w:tr>
      <w:tr w:rsidR="00CD6EDB" w:rsidTr="008871F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Mar>
              <w:right w:w="227" w:type="dxa"/>
            </w:tcMar>
          </w:tcPr>
          <w:p w:rsidR="00CD6EDB" w:rsidRDefault="00CD6EDB" w:rsidP="002B3ED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Grooming instructions: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</w:tcPr>
          <w:p w:rsidR="00CD6EDB" w:rsidRPr="00CD6EDB" w:rsidRDefault="00CD6EDB" w:rsidP="002B3ED0">
            <w:pPr>
              <w:rPr>
                <w:szCs w:val="16"/>
                <w:lang w:val="en-GB"/>
              </w:rPr>
            </w:pPr>
          </w:p>
        </w:tc>
      </w:tr>
    </w:tbl>
    <w:p w:rsidR="00132BAC" w:rsidRPr="00132BAC" w:rsidRDefault="00132BAC" w:rsidP="00CF7DB4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417"/>
        <w:gridCol w:w="6567"/>
      </w:tblGrid>
      <w:tr w:rsidR="00132BAC" w:rsidTr="002B3ED0">
        <w:tc>
          <w:tcPr>
            <w:tcW w:w="10536" w:type="dxa"/>
            <w:gridSpan w:val="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132BAC" w:rsidRPr="004F5352" w:rsidRDefault="00132BAC" w:rsidP="002B3ED0">
            <w:pPr>
              <w:pStyle w:val="Heading2"/>
              <w:outlineLvl w:val="1"/>
            </w:pPr>
            <w:r>
              <w:t>ROUTINE</w:t>
            </w:r>
          </w:p>
        </w:tc>
      </w:tr>
      <w:tr w:rsidR="00CD6EDB" w:rsidTr="00113EA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Mar>
              <w:top w:w="198" w:type="dxa"/>
            </w:tcMar>
            <w:vAlign w:val="bottom"/>
          </w:tcPr>
          <w:p w:rsidR="00CD6EDB" w:rsidRPr="00FA4919" w:rsidRDefault="00CD6EDB" w:rsidP="002B3ED0">
            <w:pPr>
              <w:rPr>
                <w:szCs w:val="16"/>
              </w:rPr>
            </w:pPr>
            <w:r>
              <w:rPr>
                <w:lang w:val="en-US"/>
              </w:rPr>
              <w:t>Play: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CD6EDB" w:rsidRPr="00CD6EDB" w:rsidRDefault="00CD6EDB" w:rsidP="002B3ED0">
            <w:pPr>
              <w:rPr>
                <w:szCs w:val="16"/>
                <w:lang w:val="en-GB"/>
              </w:rPr>
            </w:pPr>
          </w:p>
        </w:tc>
      </w:tr>
      <w:tr w:rsidR="00132BAC" w:rsidTr="00E511B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132BAC" w:rsidRPr="00FA4919" w:rsidRDefault="00132BAC" w:rsidP="002B3ED0">
            <w:pPr>
              <w:rPr>
                <w:szCs w:val="16"/>
              </w:rPr>
            </w:pPr>
            <w:r>
              <w:rPr>
                <w:lang w:val="en-US"/>
              </w:rPr>
              <w:t>Likes to be petted:</w:t>
            </w:r>
          </w:p>
        </w:tc>
        <w:tc>
          <w:tcPr>
            <w:tcW w:w="1417" w:type="dxa"/>
            <w:tcBorders>
              <w:top w:val="dotted" w:sz="4" w:space="0" w:color="A6A6A6" w:themeColor="background1" w:themeShade="A6"/>
            </w:tcBorders>
          </w:tcPr>
          <w:p w:rsidR="00132BAC" w:rsidRPr="00CD6EDB" w:rsidRDefault="00132BAC" w:rsidP="002B3ED0">
            <w:pPr>
              <w:rPr>
                <w:szCs w:val="16"/>
                <w:lang w:val="en-GB"/>
              </w:rPr>
            </w:pPr>
            <w:r w:rsidRPr="00CD6EDB">
              <w:rPr>
                <w:szCs w:val="16"/>
                <w:lang w:val="en-US"/>
              </w:rPr>
              <w:t>Y / N – remarks:</w:t>
            </w:r>
          </w:p>
        </w:tc>
        <w:tc>
          <w:tcPr>
            <w:tcW w:w="656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132BAC" w:rsidRPr="00CD6EDB" w:rsidRDefault="00132BAC" w:rsidP="002B3ED0">
            <w:pPr>
              <w:rPr>
                <w:szCs w:val="16"/>
                <w:lang w:val="en-GB"/>
              </w:rPr>
            </w:pPr>
          </w:p>
        </w:tc>
      </w:tr>
      <w:tr w:rsidR="00E511BF" w:rsidTr="00E511B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E511BF" w:rsidRDefault="00E511BF" w:rsidP="002B3ED0">
            <w:pPr>
              <w:rPr>
                <w:lang w:val="en-US"/>
              </w:rPr>
            </w:pPr>
            <w:r>
              <w:rPr>
                <w:lang w:val="en-US"/>
              </w:rPr>
              <w:t>Is allowed outside?</w:t>
            </w:r>
          </w:p>
        </w:tc>
        <w:tc>
          <w:tcPr>
            <w:tcW w:w="1417" w:type="dxa"/>
          </w:tcPr>
          <w:p w:rsidR="00E511BF" w:rsidRPr="00CD6EDB" w:rsidRDefault="00E511BF" w:rsidP="002B3ED0">
            <w:pPr>
              <w:rPr>
                <w:szCs w:val="16"/>
                <w:lang w:val="en-US"/>
              </w:rPr>
            </w:pPr>
            <w:r w:rsidRPr="00CD6EDB">
              <w:rPr>
                <w:szCs w:val="16"/>
                <w:lang w:val="en-US"/>
              </w:rPr>
              <w:t>Y / N – remarks:</w:t>
            </w:r>
          </w:p>
        </w:tc>
        <w:tc>
          <w:tcPr>
            <w:tcW w:w="656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E511BF" w:rsidRPr="00CD6EDB" w:rsidRDefault="00E511BF" w:rsidP="002B3ED0">
            <w:pPr>
              <w:rPr>
                <w:szCs w:val="16"/>
                <w:lang w:val="en-GB"/>
              </w:rPr>
            </w:pPr>
          </w:p>
        </w:tc>
      </w:tr>
    </w:tbl>
    <w:p w:rsidR="00CF7DB4" w:rsidRDefault="00CF7DB4" w:rsidP="00CF7DB4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132BAC" w:rsidRPr="00962D4F" w:rsidTr="002B3ED0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132BAC" w:rsidRPr="00962D4F" w:rsidRDefault="00132BAC" w:rsidP="002B3ED0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t>REMARKS</w:t>
            </w:r>
          </w:p>
        </w:tc>
      </w:tr>
      <w:tr w:rsidR="00132BAC" w:rsidRPr="00962D4F" w:rsidTr="002B3E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132BAC" w:rsidRPr="00962D4F" w:rsidRDefault="00132BAC" w:rsidP="002B3ED0">
            <w:pPr>
              <w:rPr>
                <w:szCs w:val="16"/>
                <w:lang w:val="en-GB"/>
              </w:rPr>
            </w:pPr>
          </w:p>
        </w:tc>
      </w:tr>
      <w:tr w:rsidR="00132BAC" w:rsidRPr="00962D4F" w:rsidTr="002B3E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132BAC" w:rsidRPr="00962D4F" w:rsidRDefault="00132BAC" w:rsidP="002B3ED0">
            <w:pPr>
              <w:rPr>
                <w:szCs w:val="16"/>
                <w:lang w:val="en-GB"/>
              </w:rPr>
            </w:pPr>
          </w:p>
        </w:tc>
      </w:tr>
      <w:tr w:rsidR="00132BAC" w:rsidRPr="00962D4F" w:rsidTr="002B3E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132BAC" w:rsidRPr="00962D4F" w:rsidRDefault="00132BAC" w:rsidP="002B3ED0">
            <w:pPr>
              <w:rPr>
                <w:szCs w:val="16"/>
                <w:lang w:val="en-GB"/>
              </w:rPr>
            </w:pPr>
          </w:p>
        </w:tc>
      </w:tr>
      <w:tr w:rsidR="00132BAC" w:rsidRPr="00962D4F" w:rsidTr="002B3E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</w:tcPr>
          <w:p w:rsidR="00132BAC" w:rsidRPr="00572BD0" w:rsidRDefault="00132BAC" w:rsidP="002B3ED0">
            <w:pPr>
              <w:rPr>
                <w:sz w:val="10"/>
                <w:szCs w:val="10"/>
                <w:lang w:val="en-GB"/>
              </w:rPr>
            </w:pPr>
          </w:p>
        </w:tc>
      </w:tr>
      <w:tr w:rsidR="00132BAC" w:rsidRPr="00962D4F" w:rsidTr="002B3E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CellMar>
                <w:top w:w="113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1843"/>
              <w:gridCol w:w="1559"/>
              <w:gridCol w:w="2210"/>
              <w:gridCol w:w="1192"/>
              <w:gridCol w:w="3023"/>
            </w:tblGrid>
            <w:tr w:rsidR="00132BAC" w:rsidTr="002B3ED0">
              <w:tc>
                <w:tcPr>
                  <w:tcW w:w="10536" w:type="dxa"/>
                  <w:gridSpan w:val="6"/>
                  <w:tcBorders>
                    <w:top w:val="nil"/>
                    <w:bottom w:val="single" w:sz="18" w:space="0" w:color="5AABDF"/>
                  </w:tcBorders>
                  <w:shd w:val="clear" w:color="auto" w:fill="FFFFFF" w:themeFill="background1"/>
                  <w:tcMar>
                    <w:top w:w="0" w:type="dxa"/>
                    <w:bottom w:w="113" w:type="dxa"/>
                  </w:tcMar>
                  <w:vAlign w:val="bottom"/>
                </w:tcPr>
                <w:p w:rsidR="00132BAC" w:rsidRPr="004F5352" w:rsidRDefault="00132BAC" w:rsidP="002B3ED0">
                  <w:pPr>
                    <w:pStyle w:val="Heading2"/>
                    <w:outlineLvl w:val="1"/>
                  </w:pPr>
                  <w:r>
                    <w:t>OTHER TASKS</w:t>
                  </w:r>
                </w:p>
              </w:tc>
            </w:tr>
            <w:tr w:rsidR="00132BAC" w:rsidTr="002B3ED0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132BAC" w:rsidRPr="00BC5DD2" w:rsidRDefault="00132BAC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szCs w:val="16"/>
                      <w:lang w:val="en-US"/>
                    </w:rPr>
                    <w:t>Emptying the letter box: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132BAC" w:rsidRPr="00BC5DD2" w:rsidRDefault="00132BAC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szCs w:val="16"/>
                      <w:lang w:val="en-GB"/>
                    </w:rPr>
                    <w:t>Y / N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132BAC" w:rsidRPr="00BC5DD2" w:rsidRDefault="00132BAC" w:rsidP="002B3ED0">
                  <w:pPr>
                    <w:rPr>
                      <w:szCs w:val="16"/>
                      <w:lang w:val="en-GB"/>
                    </w:rPr>
                  </w:pP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132BAC" w:rsidRPr="00BC5DD2" w:rsidRDefault="00132BAC" w:rsidP="002B3ED0">
                  <w:pPr>
                    <w:rPr>
                      <w:szCs w:val="16"/>
                      <w:lang w:val="en-GB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nil"/>
                  </w:tcBorders>
                  <w:tcMar>
                    <w:top w:w="198" w:type="dxa"/>
                  </w:tcMar>
                </w:tcPr>
                <w:p w:rsidR="00132BAC" w:rsidRPr="00BC5DD2" w:rsidRDefault="00132BAC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132BAC" w:rsidTr="002B3ED0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132BAC" w:rsidRPr="00BC5DD2" w:rsidRDefault="00132BAC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en-US"/>
                    </w:rPr>
                    <w:t>Taking out the bins: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32BAC" w:rsidRPr="00BC5DD2" w:rsidRDefault="00132BAC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en-US"/>
                    </w:rPr>
                    <w:t>Y /N – timing: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nil"/>
                    <w:bottom w:val="dotted" w:sz="4" w:space="0" w:color="A6A6A6" w:themeColor="background1" w:themeShade="A6"/>
                    <w:right w:val="nil"/>
                  </w:tcBorders>
                </w:tcPr>
                <w:p w:rsidR="00132BAC" w:rsidRPr="00BC5DD2" w:rsidRDefault="00132BAC" w:rsidP="002B3ED0">
                  <w:pPr>
                    <w:rPr>
                      <w:szCs w:val="16"/>
                      <w:lang w:val="en-GB"/>
                    </w:rPr>
                  </w:pP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32BAC" w:rsidRPr="00BC5DD2" w:rsidRDefault="00132BAC" w:rsidP="002B3ED0">
                  <w:pPr>
                    <w:rPr>
                      <w:szCs w:val="16"/>
                      <w:lang w:val="en-GB"/>
                    </w:rPr>
                  </w:pPr>
                  <w:r>
                    <w:rPr>
                      <w:szCs w:val="16"/>
                      <w:lang w:val="en-GB"/>
                    </w:rPr>
                    <w:t xml:space="preserve">      </w:t>
                  </w:r>
                  <w:r w:rsidRPr="00BC5DD2">
                    <w:rPr>
                      <w:szCs w:val="16"/>
                      <w:lang w:val="en-GB"/>
                    </w:rPr>
                    <w:t>Location:</w:t>
                  </w: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dotted" w:sz="4" w:space="0" w:color="A6A6A6" w:themeColor="background1" w:themeShade="A6"/>
                  </w:tcBorders>
                </w:tcPr>
                <w:p w:rsidR="00132BAC" w:rsidRPr="00BC5DD2" w:rsidRDefault="00132BAC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D6EDB" w:rsidTr="00A958D7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en-US"/>
                    </w:rPr>
                    <w:t>Watering plants: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en-US"/>
                    </w:rPr>
                    <w:t>Y / N – instructions:</w:t>
                  </w:r>
                </w:p>
              </w:tc>
              <w:tc>
                <w:tcPr>
                  <w:tcW w:w="6425" w:type="dxa"/>
                  <w:gridSpan w:val="3"/>
                  <w:tcBorders>
                    <w:top w:val="dotted" w:sz="4" w:space="0" w:color="A6A6A6" w:themeColor="background1" w:themeShade="A6"/>
                    <w:left w:val="nil"/>
                    <w:bottom w:val="dotted" w:sz="4" w:space="0" w:color="A6A6A6" w:themeColor="background1" w:themeShade="A6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D6EDB" w:rsidRPr="00D54F6B" w:rsidTr="00AA3204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en-US"/>
                    </w:rPr>
                    <w:t>Basic groceries on day of return: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lang w:val="en-US"/>
                    </w:rPr>
                    <w:t>Y / N – what to get:</w:t>
                  </w:r>
                </w:p>
              </w:tc>
              <w:tc>
                <w:tcPr>
                  <w:tcW w:w="6425" w:type="dxa"/>
                  <w:gridSpan w:val="3"/>
                  <w:tcBorders>
                    <w:top w:val="dotted" w:sz="4" w:space="0" w:color="A6A6A6" w:themeColor="background1" w:themeShade="A6"/>
                    <w:left w:val="nil"/>
                    <w:bottom w:val="dotted" w:sz="4" w:space="0" w:color="A6A6A6" w:themeColor="background1" w:themeShade="A6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D6EDB" w:rsidRPr="00D54F6B" w:rsidTr="00C80A0B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0536" w:type="dxa"/>
                  <w:gridSpan w:val="6"/>
                  <w:tcBorders>
                    <w:top w:val="nil"/>
                    <w:bottom w:val="dotted" w:sz="4" w:space="0" w:color="A6A6A6" w:themeColor="background1" w:themeShade="A6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D6EDB" w:rsidTr="00030A85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709" w:type="dxa"/>
                  <w:tcBorders>
                    <w:top w:val="nil"/>
                    <w:bottom w:val="nil"/>
                    <w:right w:val="nil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  <w:r>
                    <w:rPr>
                      <w:szCs w:val="16"/>
                      <w:lang w:val="en-GB"/>
                    </w:rPr>
                    <w:t>Other:</w:t>
                  </w:r>
                </w:p>
              </w:tc>
              <w:tc>
                <w:tcPr>
                  <w:tcW w:w="9827" w:type="dxa"/>
                  <w:gridSpan w:val="5"/>
                  <w:tcBorders>
                    <w:top w:val="nil"/>
                    <w:left w:val="nil"/>
                    <w:bottom w:val="dotted" w:sz="4" w:space="0" w:color="A6A6A6" w:themeColor="background1" w:themeShade="A6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</w:tbl>
          <w:p w:rsidR="00132BAC" w:rsidRPr="00962D4F" w:rsidRDefault="00132BAC" w:rsidP="002B3ED0">
            <w:pPr>
              <w:rPr>
                <w:szCs w:val="16"/>
                <w:lang w:val="en-GB"/>
              </w:rPr>
            </w:pPr>
          </w:p>
        </w:tc>
      </w:tr>
    </w:tbl>
    <w:p w:rsidR="00132BAC" w:rsidRDefault="00132BAC">
      <w:r>
        <w:rPr>
          <w:b/>
        </w:rPr>
        <w:br w:type="page"/>
      </w:r>
    </w:p>
    <w:tbl>
      <w:tblPr>
        <w:tblStyle w:val="TableGrid"/>
        <w:tblW w:w="0" w:type="auto"/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3260"/>
        <w:gridCol w:w="827"/>
        <w:gridCol w:w="591"/>
        <w:gridCol w:w="4015"/>
      </w:tblGrid>
      <w:tr w:rsidR="00132BAC" w:rsidRPr="00962D4F" w:rsidTr="002B3ED0">
        <w:tc>
          <w:tcPr>
            <w:tcW w:w="105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CellMar>
                <w:top w:w="113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835"/>
            </w:tblGrid>
            <w:tr w:rsidR="00132BAC" w:rsidRPr="004F5352" w:rsidTr="002B3ED0">
              <w:tc>
                <w:tcPr>
                  <w:tcW w:w="10536" w:type="dxa"/>
                  <w:gridSpan w:val="2"/>
                  <w:tcBorders>
                    <w:top w:val="nil"/>
                    <w:bottom w:val="single" w:sz="18" w:space="0" w:color="5AABDF"/>
                  </w:tcBorders>
                  <w:shd w:val="clear" w:color="auto" w:fill="FFFFFF" w:themeFill="background1"/>
                  <w:tcMar>
                    <w:top w:w="0" w:type="dxa"/>
                    <w:bottom w:w="113" w:type="dxa"/>
                  </w:tcMar>
                  <w:vAlign w:val="bottom"/>
                </w:tcPr>
                <w:p w:rsidR="00132BAC" w:rsidRPr="004F5352" w:rsidRDefault="00132BAC" w:rsidP="002B3ED0">
                  <w:pPr>
                    <w:pStyle w:val="Heading2"/>
                    <w:outlineLvl w:val="1"/>
                  </w:pPr>
                  <w:r>
                    <w:lastRenderedPageBreak/>
                    <w:t>LODGING ARRANGEMENTS FOR SITTER</w:t>
                  </w:r>
                </w:p>
              </w:tc>
            </w:tr>
            <w:tr w:rsidR="00CD6EDB" w:rsidRPr="00BC5DD2" w:rsidTr="005965D1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  <w:r>
                    <w:rPr>
                      <w:szCs w:val="16"/>
                      <w:lang w:val="en-US"/>
                    </w:rPr>
                    <w:t>Where to sleep</w:t>
                  </w:r>
                  <w:r w:rsidRPr="00BC5DD2">
                    <w:rPr>
                      <w:szCs w:val="16"/>
                      <w:lang w:val="en-US"/>
                    </w:rPr>
                    <w:t>:</w:t>
                  </w:r>
                </w:p>
              </w:tc>
              <w:tc>
                <w:tcPr>
                  <w:tcW w:w="8835" w:type="dxa"/>
                  <w:tcBorders>
                    <w:top w:val="nil"/>
                    <w:left w:val="nil"/>
                    <w:bottom w:val="dotted" w:sz="4" w:space="0" w:color="7F7F7F" w:themeColor="text1" w:themeTint="80"/>
                  </w:tcBorders>
                  <w:tcMar>
                    <w:top w:w="198" w:type="dxa"/>
                  </w:tcMar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D6EDB" w:rsidRPr="00BC5DD2" w:rsidTr="004230AC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  <w:proofErr w:type="spellStart"/>
                  <w:r>
                    <w:rPr>
                      <w:rFonts w:cstheme="minorHAnsi"/>
                      <w:szCs w:val="16"/>
                      <w:lang w:val="en-US"/>
                    </w:rPr>
                    <w:t>WiFi</w:t>
                  </w:r>
                  <w:proofErr w:type="spellEnd"/>
                  <w:r>
                    <w:rPr>
                      <w:rFonts w:cstheme="minorHAnsi"/>
                      <w:szCs w:val="16"/>
                      <w:lang w:val="en-US"/>
                    </w:rPr>
                    <w:t xml:space="preserve"> password:</w:t>
                  </w:r>
                </w:p>
              </w:tc>
              <w:tc>
                <w:tcPr>
                  <w:tcW w:w="8835" w:type="dxa"/>
                  <w:tcBorders>
                    <w:top w:val="dotted" w:sz="4" w:space="0" w:color="7F7F7F" w:themeColor="text1" w:themeTint="80"/>
                    <w:left w:val="nil"/>
                    <w:bottom w:val="dotted" w:sz="4" w:space="0" w:color="7F7F7F" w:themeColor="text1" w:themeTint="80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D6EDB" w:rsidRPr="00D54F6B" w:rsidTr="00DA441A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szCs w:val="16"/>
                      <w:lang w:val="en-US"/>
                    </w:rPr>
                    <w:t>Off-limits areas, if any:</w:t>
                  </w:r>
                </w:p>
              </w:tc>
              <w:tc>
                <w:tcPr>
                  <w:tcW w:w="8835" w:type="dxa"/>
                  <w:tcBorders>
                    <w:top w:val="dotted" w:sz="4" w:space="0" w:color="7F7F7F" w:themeColor="text1" w:themeTint="80"/>
                    <w:left w:val="nil"/>
                    <w:bottom w:val="dotted" w:sz="4" w:space="0" w:color="7F7F7F" w:themeColor="text1" w:themeTint="80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D6EDB" w:rsidRPr="00BC5DD2" w:rsidTr="000E64AE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szCs w:val="16"/>
                      <w:lang w:val="en-US"/>
                    </w:rPr>
                    <w:t>Other:</w:t>
                  </w:r>
                </w:p>
              </w:tc>
              <w:tc>
                <w:tcPr>
                  <w:tcW w:w="8835" w:type="dxa"/>
                  <w:tcBorders>
                    <w:top w:val="dotted" w:sz="4" w:space="0" w:color="7F7F7F" w:themeColor="text1" w:themeTint="80"/>
                    <w:left w:val="nil"/>
                    <w:bottom w:val="dotted" w:sz="4" w:space="0" w:color="7F7F7F" w:themeColor="text1" w:themeTint="80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D6EDB" w:rsidRPr="00BC5DD2" w:rsidTr="00EB16E3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0536" w:type="dxa"/>
                  <w:gridSpan w:val="2"/>
                  <w:tcBorders>
                    <w:top w:val="nil"/>
                    <w:bottom w:val="dotted" w:sz="4" w:space="0" w:color="A6A6A6" w:themeColor="background1" w:themeShade="A6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D6EDB" w:rsidRPr="00BC5DD2" w:rsidTr="000871F9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0536" w:type="dxa"/>
                  <w:gridSpan w:val="2"/>
                  <w:tcBorders>
                    <w:top w:val="nil"/>
                    <w:bottom w:val="dotted" w:sz="4" w:space="0" w:color="7F7F7F" w:themeColor="text1" w:themeTint="80"/>
                  </w:tcBorders>
                </w:tcPr>
                <w:p w:rsidR="00CD6EDB" w:rsidRPr="00BC5DD2" w:rsidRDefault="00CD6EDB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</w:tbl>
          <w:p w:rsidR="00132BAC" w:rsidRDefault="00132BAC" w:rsidP="002B3ED0">
            <w:pPr>
              <w:pStyle w:val="Heading2"/>
              <w:outlineLvl w:val="1"/>
            </w:pPr>
          </w:p>
        </w:tc>
      </w:tr>
      <w:tr w:rsidR="00132BAC" w:rsidRPr="00962D4F" w:rsidTr="002B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2"/>
          <w:wAfter w:w="4606" w:type="dxa"/>
          <w:trHeight w:val="150"/>
        </w:trPr>
        <w:tc>
          <w:tcPr>
            <w:tcW w:w="1843" w:type="dxa"/>
            <w:gridSpan w:val="2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132BAC" w:rsidRPr="00962D4F" w:rsidRDefault="00132BAC" w:rsidP="002B3ED0">
            <w:pPr>
              <w:rPr>
                <w:szCs w:val="16"/>
              </w:rPr>
            </w:pPr>
            <w:r w:rsidRPr="00962D4F">
              <w:rPr>
                <w:lang w:val="en-US"/>
              </w:rPr>
              <w:t>Date:</w:t>
            </w:r>
          </w:p>
        </w:tc>
        <w:tc>
          <w:tcPr>
            <w:tcW w:w="4087" w:type="dxa"/>
            <w:gridSpan w:val="2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132BAC" w:rsidRPr="00962D4F" w:rsidRDefault="00132BAC" w:rsidP="002B3ED0">
            <w:pPr>
              <w:rPr>
                <w:szCs w:val="16"/>
              </w:rPr>
            </w:pPr>
          </w:p>
        </w:tc>
      </w:tr>
      <w:tr w:rsidR="00132BAC" w:rsidRPr="00962D4F" w:rsidTr="002B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2"/>
          <w:wAfter w:w="4606" w:type="dxa"/>
          <w:trHeight w:val="150"/>
        </w:trPr>
        <w:tc>
          <w:tcPr>
            <w:tcW w:w="184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32BAC" w:rsidRPr="00962D4F" w:rsidRDefault="00132BAC" w:rsidP="002B3ED0">
            <w:pPr>
              <w:rPr>
                <w:szCs w:val="16"/>
                <w:lang w:val="en-GB"/>
              </w:rPr>
            </w:pPr>
            <w:r w:rsidRPr="00962D4F">
              <w:rPr>
                <w:lang w:val="en-US"/>
              </w:rPr>
              <w:t xml:space="preserve">Signature </w:t>
            </w:r>
            <w:r w:rsidR="00572BD0">
              <w:rPr>
                <w:lang w:val="en-US"/>
              </w:rPr>
              <w:t>pet</w:t>
            </w:r>
            <w:r w:rsidRPr="00962D4F">
              <w:rPr>
                <w:lang w:val="en-US"/>
              </w:rPr>
              <w:t xml:space="preserve"> sitter:</w:t>
            </w:r>
          </w:p>
        </w:tc>
        <w:tc>
          <w:tcPr>
            <w:tcW w:w="4087" w:type="dxa"/>
            <w:gridSpan w:val="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32BAC" w:rsidRPr="00962D4F" w:rsidRDefault="00132BAC" w:rsidP="002B3ED0">
            <w:pPr>
              <w:rPr>
                <w:szCs w:val="16"/>
                <w:lang w:val="en-GB"/>
              </w:rPr>
            </w:pPr>
          </w:p>
        </w:tc>
      </w:tr>
      <w:tr w:rsidR="00132BAC" w:rsidRPr="00962D4F" w:rsidTr="002B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2"/>
          <w:wAfter w:w="4606" w:type="dxa"/>
          <w:trHeight w:val="159"/>
        </w:trPr>
        <w:tc>
          <w:tcPr>
            <w:tcW w:w="184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32BAC" w:rsidRPr="00962D4F" w:rsidRDefault="00132BAC" w:rsidP="002B3ED0">
            <w:pPr>
              <w:rPr>
                <w:szCs w:val="16"/>
                <w:lang w:val="en-US"/>
              </w:rPr>
            </w:pPr>
            <w:r w:rsidRPr="00962D4F">
              <w:rPr>
                <w:lang w:val="en-US"/>
              </w:rPr>
              <w:t xml:space="preserve">Signature </w:t>
            </w:r>
            <w:r w:rsidR="00572BD0">
              <w:rPr>
                <w:lang w:val="en-US"/>
              </w:rPr>
              <w:t>pet</w:t>
            </w:r>
            <w:r w:rsidRPr="00962D4F">
              <w:rPr>
                <w:lang w:val="en-US"/>
              </w:rPr>
              <w:t xml:space="preserve"> owner:</w:t>
            </w:r>
          </w:p>
        </w:tc>
        <w:tc>
          <w:tcPr>
            <w:tcW w:w="4087" w:type="dxa"/>
            <w:gridSpan w:val="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32BAC" w:rsidRPr="00962D4F" w:rsidRDefault="00132BAC" w:rsidP="002B3ED0">
            <w:pPr>
              <w:rPr>
                <w:szCs w:val="16"/>
                <w:lang w:val="en-GB"/>
              </w:rPr>
            </w:pPr>
          </w:p>
        </w:tc>
      </w:tr>
      <w:tr w:rsidR="004D2365" w:rsidRPr="00962D4F" w:rsidTr="00132B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132BAC">
            <w:pPr>
              <w:rPr>
                <w:lang w:val="en-GB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</w:tr>
    </w:tbl>
    <w:p w:rsidR="00962D4F" w:rsidRDefault="00962D4F">
      <w:pPr>
        <w:rPr>
          <w:szCs w:val="16"/>
          <w:lang w:val="en-GB"/>
        </w:rPr>
      </w:pPr>
      <w:r>
        <w:rPr>
          <w:szCs w:val="16"/>
          <w:lang w:val="en-GB"/>
        </w:rPr>
        <w:br w:type="page"/>
      </w:r>
    </w:p>
    <w:p w:rsidR="00962D4F" w:rsidRPr="002B14C2" w:rsidRDefault="00962D4F" w:rsidP="00962D4F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en-US"/>
        </w:rPr>
        <w:lastRenderedPageBreak/>
        <w:t>KEY HANDOVER CONTRACT – PET OWNER’S COPY</w:t>
      </w:r>
    </w:p>
    <w:p w:rsidR="00962D4F" w:rsidRDefault="00962D4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962D4F" w:rsidRPr="00D54F6B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962D4F" w:rsidRPr="002B14C2" w:rsidRDefault="00962D4F" w:rsidP="00125136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Name of the pet owner: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962D4F" w:rsidRPr="002B14C2" w:rsidRDefault="00962D4F" w:rsidP="00125136">
            <w:pPr>
              <w:rPr>
                <w:szCs w:val="16"/>
                <w:lang w:val="en-GB"/>
              </w:rPr>
            </w:pPr>
          </w:p>
        </w:tc>
      </w:tr>
      <w:tr w:rsidR="00962D4F" w:rsidRPr="000701B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0701B0" w:rsidRDefault="00962D4F" w:rsidP="00125136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Address: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962D4F" w:rsidP="00125136">
            <w:pPr>
              <w:rPr>
                <w:szCs w:val="16"/>
                <w:lang w:val="en-GB"/>
              </w:rPr>
            </w:pPr>
          </w:p>
        </w:tc>
      </w:tr>
      <w:tr w:rsidR="00962D4F" w:rsidRPr="000701B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FA4919" w:rsidRDefault="00962D4F" w:rsidP="00125136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Name of the sitter: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962D4F" w:rsidP="00125136">
            <w:pPr>
              <w:rPr>
                <w:szCs w:val="16"/>
                <w:lang w:val="en-GB"/>
              </w:rPr>
            </w:pPr>
          </w:p>
        </w:tc>
      </w:tr>
      <w:tr w:rsidR="00962D4F" w:rsidTr="001251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256" w:type="dxa"/>
            <w:gridSpan w:val="2"/>
          </w:tcPr>
          <w:p w:rsidR="00962D4F" w:rsidRDefault="00962D4F" w:rsidP="00125136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Period of the pet sitting assignment: from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    until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p w:rsidR="00962D4F" w:rsidRPr="007A2678" w:rsidRDefault="00962D4F" w:rsidP="00962D4F">
      <w:pPr>
        <w:rPr>
          <w:lang w:val="en-GB"/>
        </w:rPr>
      </w:pPr>
      <w:r>
        <w:rPr>
          <w:lang w:val="en-US"/>
        </w:rPr>
        <w:t>T</w:t>
      </w:r>
      <w:r w:rsidRPr="002B14C2">
        <w:rPr>
          <w:lang w:val="en-GB"/>
        </w:rPr>
        <w:t xml:space="preserve">he pet sitter has received one set of keys from the pet sitter. </w:t>
      </w:r>
      <w:r w:rsidRPr="007A2678">
        <w:rPr>
          <w:lang w:val="en-GB"/>
        </w:rPr>
        <w:t>The pet sitter will use these keys only for the purposes of the pet sitting assignment. He/she will not duplicate them or hand them over to a third party. In case of loss, he/she will immediately inform the pet owner.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962D4F" w:rsidRPr="00D54F6B" w:rsidTr="00125136">
        <w:tc>
          <w:tcPr>
            <w:tcW w:w="10536" w:type="dxa"/>
            <w:gridSpan w:val="3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lang w:val="en-US"/>
              </w:rPr>
              <w:t>The pet sitter will hand the keys back to the pet sitter at the end of the pet sitting assignment in the following way:</w:t>
            </w:r>
          </w:p>
        </w:tc>
      </w:tr>
      <w:tr w:rsidR="00962D4F" w:rsidRPr="00D54F6B" w:rsidTr="00125136">
        <w:tc>
          <w:tcPr>
            <w:tcW w:w="1276" w:type="dxa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□ </w:t>
            </w:r>
            <w:r w:rsidR="00D54F6B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 in person</w:t>
            </w:r>
          </w:p>
        </w:tc>
        <w:tc>
          <w:tcPr>
            <w:tcW w:w="3686" w:type="dxa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□ </w:t>
            </w:r>
            <w:r w:rsidR="00D54F6B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 by dropping them in the letter box          </w:t>
            </w:r>
            <w:r>
              <w:rPr>
                <w:rFonts w:ascii="Arial" w:hAnsi="Arial" w:cs="Arial"/>
                <w:lang w:val="en-US"/>
              </w:rPr>
              <w:t xml:space="preserve">□ </w:t>
            </w:r>
            <w:r>
              <w:rPr>
                <w:rFonts w:cstheme="minorHAnsi"/>
                <w:lang w:val="en-US"/>
              </w:rPr>
              <w:t>other: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lang w:val="en-US"/>
              </w:rPr>
            </w:pPr>
          </w:p>
        </w:tc>
      </w:tr>
    </w:tbl>
    <w:p w:rsidR="00962D4F" w:rsidRDefault="00962D4F" w:rsidP="00962D4F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962D4F" w:rsidTr="00125136">
        <w:trPr>
          <w:trHeight w:val="160"/>
        </w:trPr>
        <w:tc>
          <w:tcPr>
            <w:tcW w:w="1418" w:type="dxa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Date and place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lang w:val="en-US"/>
              </w:rPr>
            </w:pPr>
          </w:p>
        </w:tc>
      </w:tr>
      <w:tr w:rsidR="00962D4F" w:rsidRPr="00D54F6B" w:rsidTr="00125136">
        <w:trPr>
          <w:trHeight w:val="160"/>
        </w:trPr>
        <w:tc>
          <w:tcPr>
            <w:tcW w:w="5382" w:type="dxa"/>
            <w:gridSpan w:val="3"/>
          </w:tcPr>
          <w:p w:rsidR="00962D4F" w:rsidRPr="007A2678" w:rsidRDefault="00962D4F" w:rsidP="00125136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>Drawn up in duplicate, one copy for the pet owner and one for the pet sitter.</w:t>
            </w: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962D4F" w:rsidTr="00125136">
        <w:trPr>
          <w:trHeight w:val="255"/>
        </w:trPr>
        <w:tc>
          <w:tcPr>
            <w:tcW w:w="2900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owner:</w:t>
            </w:r>
          </w:p>
        </w:tc>
        <w:tc>
          <w:tcPr>
            <w:tcW w:w="2900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sitter:</w:t>
            </w:r>
          </w:p>
        </w:tc>
      </w:tr>
      <w:tr w:rsidR="00962D4F" w:rsidTr="00125136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p w:rsidR="00962D4F" w:rsidRDefault="00962D4F" w:rsidP="00962D4F">
      <w:pPr>
        <w:rPr>
          <w:szCs w:val="16"/>
          <w:lang w:val="en-US"/>
        </w:rPr>
      </w:pPr>
      <w:r>
        <w:rPr>
          <w:szCs w:val="16"/>
          <w:lang w:val="en-US"/>
        </w:rPr>
        <w:br w:type="page"/>
      </w:r>
    </w:p>
    <w:p w:rsidR="00962D4F" w:rsidRPr="000612E5" w:rsidRDefault="00962D4F" w:rsidP="00962D4F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0612E5">
        <w:rPr>
          <w:color w:val="262626" w:themeColor="text1" w:themeTint="D9"/>
          <w:szCs w:val="20"/>
          <w:lang w:val="en-US"/>
        </w:rPr>
        <w:lastRenderedPageBreak/>
        <w:t>KEY HANDOVER CONTRACT – PET SITTER’S COPY</w:t>
      </w:r>
    </w:p>
    <w:p w:rsidR="00962D4F" w:rsidRDefault="00962D4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962D4F" w:rsidRPr="00D54F6B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962D4F" w:rsidRPr="002B14C2" w:rsidRDefault="00962D4F" w:rsidP="00125136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Name of the pet owner: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962D4F" w:rsidRPr="002B14C2" w:rsidRDefault="00962D4F" w:rsidP="00125136">
            <w:pPr>
              <w:rPr>
                <w:szCs w:val="16"/>
                <w:lang w:val="en-GB"/>
              </w:rPr>
            </w:pPr>
          </w:p>
        </w:tc>
      </w:tr>
      <w:tr w:rsidR="00962D4F" w:rsidRPr="000701B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0701B0" w:rsidRDefault="00962D4F" w:rsidP="00125136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Address: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962D4F" w:rsidP="00125136">
            <w:pPr>
              <w:rPr>
                <w:szCs w:val="16"/>
                <w:lang w:val="en-GB"/>
              </w:rPr>
            </w:pPr>
          </w:p>
        </w:tc>
      </w:tr>
      <w:tr w:rsidR="00962D4F" w:rsidRPr="000701B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FA4919" w:rsidRDefault="00962D4F" w:rsidP="00125136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Name of the sitter: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962D4F" w:rsidP="00125136">
            <w:pPr>
              <w:rPr>
                <w:szCs w:val="16"/>
                <w:lang w:val="en-GB"/>
              </w:rPr>
            </w:pPr>
          </w:p>
        </w:tc>
      </w:tr>
      <w:tr w:rsidR="00962D4F" w:rsidTr="001251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256" w:type="dxa"/>
            <w:gridSpan w:val="2"/>
          </w:tcPr>
          <w:p w:rsidR="00962D4F" w:rsidRDefault="00962D4F" w:rsidP="00125136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Period of the pet sitting assignment: from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    until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p w:rsidR="00962D4F" w:rsidRPr="007A2678" w:rsidRDefault="00962D4F" w:rsidP="00962D4F">
      <w:pPr>
        <w:rPr>
          <w:lang w:val="en-GB"/>
        </w:rPr>
      </w:pPr>
      <w:r>
        <w:rPr>
          <w:lang w:val="en-US"/>
        </w:rPr>
        <w:t>T</w:t>
      </w:r>
      <w:r w:rsidRPr="002B14C2">
        <w:rPr>
          <w:lang w:val="en-GB"/>
        </w:rPr>
        <w:t xml:space="preserve">he pet sitter has received one set of keys from the pet sitter. </w:t>
      </w:r>
      <w:r w:rsidRPr="007A2678">
        <w:rPr>
          <w:lang w:val="en-GB"/>
        </w:rPr>
        <w:t>The pet sitter will use these keys only for the purposes of the pet sitting assignment. He/she will not duplicate them or hand them over to a third party. In case of loss, he/she will immediately inform the pet owner.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962D4F" w:rsidRPr="00D54F6B" w:rsidTr="00125136">
        <w:tc>
          <w:tcPr>
            <w:tcW w:w="10536" w:type="dxa"/>
            <w:gridSpan w:val="3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lang w:val="en-US"/>
              </w:rPr>
              <w:t>The pet sitter will hand the keys back to the pet sitter at the end of the pet sitting assignment in the following way:</w:t>
            </w:r>
          </w:p>
        </w:tc>
      </w:tr>
      <w:tr w:rsidR="00962D4F" w:rsidRPr="00D54F6B" w:rsidTr="00125136">
        <w:tc>
          <w:tcPr>
            <w:tcW w:w="1276" w:type="dxa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□</w:t>
            </w:r>
            <w:r w:rsidR="00D54F6B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  in person</w:t>
            </w:r>
          </w:p>
        </w:tc>
        <w:tc>
          <w:tcPr>
            <w:tcW w:w="3686" w:type="dxa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□</w:t>
            </w:r>
            <w:r w:rsidR="00D54F6B">
              <w:rPr>
                <w:rFonts w:cstheme="minorHAnsi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cstheme="minorHAnsi"/>
                <w:lang w:val="en-US"/>
              </w:rPr>
              <w:t xml:space="preserve">  by dropping them in the letter box          </w:t>
            </w:r>
            <w:r>
              <w:rPr>
                <w:rFonts w:ascii="Arial" w:hAnsi="Arial" w:cs="Arial"/>
                <w:lang w:val="en-US"/>
              </w:rPr>
              <w:t>□</w:t>
            </w:r>
            <w:r>
              <w:rPr>
                <w:rFonts w:cstheme="minorHAnsi"/>
                <w:lang w:val="en-US"/>
              </w:rPr>
              <w:t xml:space="preserve"> other: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lang w:val="en-US"/>
              </w:rPr>
            </w:pP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962D4F" w:rsidTr="00125136">
        <w:trPr>
          <w:trHeight w:val="160"/>
        </w:trPr>
        <w:tc>
          <w:tcPr>
            <w:tcW w:w="1418" w:type="dxa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Date and place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lang w:val="en-US"/>
              </w:rPr>
            </w:pPr>
          </w:p>
        </w:tc>
      </w:tr>
      <w:tr w:rsidR="00962D4F" w:rsidRPr="00D54F6B" w:rsidTr="00125136">
        <w:trPr>
          <w:trHeight w:val="160"/>
        </w:trPr>
        <w:tc>
          <w:tcPr>
            <w:tcW w:w="5382" w:type="dxa"/>
            <w:gridSpan w:val="3"/>
          </w:tcPr>
          <w:p w:rsidR="00962D4F" w:rsidRPr="007A2678" w:rsidRDefault="00962D4F" w:rsidP="00125136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>Drawn up in duplicate, one copy for the pet owner and one for the pet sitter.</w:t>
            </w: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962D4F" w:rsidTr="00125136">
        <w:trPr>
          <w:trHeight w:val="255"/>
        </w:trPr>
        <w:tc>
          <w:tcPr>
            <w:tcW w:w="2900" w:type="dxa"/>
          </w:tcPr>
          <w:p w:rsidR="00962D4F" w:rsidRPr="00E31176" w:rsidRDefault="00962D4F" w:rsidP="00125136">
            <w:pPr>
              <w:rPr>
                <w:szCs w:val="16"/>
                <w:lang w:val="en-US"/>
              </w:rPr>
            </w:pPr>
            <w:r w:rsidRPr="00E31176">
              <w:rPr>
                <w:rFonts w:cstheme="minorHAnsi"/>
                <w:lang w:val="en-GB"/>
              </w:rPr>
              <w:t>Signature pet owner:</w:t>
            </w:r>
          </w:p>
        </w:tc>
        <w:tc>
          <w:tcPr>
            <w:tcW w:w="2900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Pr="00E31176" w:rsidRDefault="00962D4F" w:rsidP="00125136">
            <w:pPr>
              <w:rPr>
                <w:szCs w:val="16"/>
                <w:lang w:val="en-US"/>
              </w:rPr>
            </w:pPr>
            <w:r w:rsidRPr="00E31176">
              <w:rPr>
                <w:rFonts w:cstheme="minorHAnsi"/>
                <w:lang w:val="en-GB"/>
              </w:rPr>
              <w:t>Signature pet sitter:</w:t>
            </w:r>
          </w:p>
        </w:tc>
      </w:tr>
      <w:tr w:rsidR="00962D4F" w:rsidTr="00125136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p w:rsidR="00962D4F" w:rsidRPr="00C06FC9" w:rsidRDefault="00962D4F" w:rsidP="00962D4F">
      <w:pPr>
        <w:rPr>
          <w:szCs w:val="16"/>
          <w:lang w:val="en-US"/>
        </w:rPr>
      </w:pPr>
    </w:p>
    <w:p w:rsidR="00AE10A9" w:rsidRPr="00962D4F" w:rsidRDefault="00AE10A9">
      <w:pPr>
        <w:rPr>
          <w:szCs w:val="16"/>
          <w:lang w:val="en-GB"/>
        </w:rPr>
      </w:pPr>
    </w:p>
    <w:sectPr w:rsidR="00AE10A9" w:rsidRPr="00962D4F" w:rsidSect="00B60F25">
      <w:headerReference w:type="default" r:id="rId8"/>
      <w:footerReference w:type="default" r:id="rId9"/>
      <w:pgSz w:w="11906" w:h="16838" w:code="9"/>
      <w:pgMar w:top="1134" w:right="680" w:bottom="680" w:left="680" w:header="1531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9A" w:rsidRDefault="00487E9A" w:rsidP="001A11BE">
      <w:pPr>
        <w:spacing w:after="0" w:line="240" w:lineRule="auto"/>
      </w:pPr>
      <w:r>
        <w:separator/>
      </w:r>
    </w:p>
  </w:endnote>
  <w:endnote w:type="continuationSeparator" w:id="0">
    <w:p w:rsidR="00487E9A" w:rsidRDefault="00487E9A" w:rsidP="001A1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8D4" w:rsidRDefault="006348D4" w:rsidP="001B477A">
    <w:pPr>
      <w:pStyle w:val="Footer"/>
      <w:jc w:val="center"/>
      <w:rPr>
        <w:caps/>
        <w:color w:val="000000" w:themeColor="text1"/>
      </w:rP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54"/>
      <w:gridCol w:w="308"/>
    </w:tblGrid>
    <w:tr w:rsidR="006348D4" w:rsidRPr="006348D4" w:rsidTr="006348D4">
      <w:tc>
        <w:tcPr>
          <w:tcW w:w="10454" w:type="dxa"/>
        </w:tcPr>
        <w:p w:rsidR="006348D4" w:rsidRPr="006348D4" w:rsidRDefault="006348D4" w:rsidP="006348D4">
          <w:pPr>
            <w:pStyle w:val="Footer"/>
            <w:jc w:val="center"/>
            <w:rPr>
              <w:caps/>
              <w:color w:val="000000" w:themeColor="text1"/>
              <w:lang w:val="en-GB"/>
            </w:rPr>
          </w:pPr>
          <w:r>
            <w:rPr>
              <w:caps/>
              <w:color w:val="000000" w:themeColor="text1"/>
              <w:lang w:val="en-GB"/>
            </w:rPr>
            <w:t>I</w:t>
          </w:r>
          <w:r w:rsidRPr="006348D4">
            <w:rPr>
              <w:caps/>
              <w:color w:val="000000" w:themeColor="text1"/>
              <w:lang w:val="en-GB"/>
            </w:rPr>
            <w:t xml:space="preserve">ntake form house sitting for </w:t>
          </w:r>
          <w:r w:rsidR="00191012">
            <w:rPr>
              <w:caps/>
              <w:color w:val="000000" w:themeColor="text1"/>
              <w:lang w:val="en-GB"/>
            </w:rPr>
            <w:t>PETS</w:t>
          </w:r>
          <w:r w:rsidRPr="006348D4">
            <w:rPr>
              <w:caps/>
              <w:color w:val="000000" w:themeColor="text1"/>
              <w:lang w:val="en-GB"/>
            </w:rPr>
            <w:t xml:space="preserve"> </w:t>
          </w:r>
        </w:p>
      </w:tc>
      <w:tc>
        <w:tcPr>
          <w:tcW w:w="308" w:type="dxa"/>
        </w:tcPr>
        <w:p w:rsidR="006348D4" w:rsidRPr="006348D4" w:rsidRDefault="006348D4" w:rsidP="006348D4">
          <w:pPr>
            <w:pStyle w:val="Footer"/>
            <w:jc w:val="right"/>
            <w:rPr>
              <w:caps/>
              <w:color w:val="000000" w:themeColor="text1"/>
              <w:lang w:val="en-GB"/>
            </w:rPr>
          </w:pPr>
          <w:r w:rsidRPr="001B477A">
            <w:rPr>
              <w:caps/>
              <w:color w:val="000000" w:themeColor="text1"/>
            </w:rPr>
            <w:fldChar w:fldCharType="begin"/>
          </w:r>
          <w:r w:rsidRPr="006348D4">
            <w:rPr>
              <w:caps/>
              <w:color w:val="000000" w:themeColor="text1"/>
              <w:lang w:val="en-GB"/>
            </w:rPr>
            <w:instrText xml:space="preserve"> PAGE   \* MERGEFORMAT </w:instrText>
          </w:r>
          <w:r w:rsidRPr="001B477A">
            <w:rPr>
              <w:caps/>
              <w:color w:val="000000" w:themeColor="text1"/>
            </w:rPr>
            <w:fldChar w:fldCharType="separate"/>
          </w:r>
          <w:r w:rsidR="0022189E" w:rsidRPr="0022189E">
            <w:rPr>
              <w:caps/>
              <w:noProof/>
              <w:color w:val="000000" w:themeColor="text1"/>
            </w:rPr>
            <w:t>5</w:t>
          </w:r>
          <w:r w:rsidRPr="001B477A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Pr="006348D4" w:rsidRDefault="001A11BE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9A" w:rsidRDefault="00487E9A" w:rsidP="001A11BE">
      <w:pPr>
        <w:spacing w:after="0" w:line="240" w:lineRule="auto"/>
      </w:pPr>
      <w:r>
        <w:separator/>
      </w:r>
    </w:p>
  </w:footnote>
  <w:footnote w:type="continuationSeparator" w:id="0">
    <w:p w:rsidR="00487E9A" w:rsidRDefault="00487E9A" w:rsidP="001A1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1A11BE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58240" behindDoc="0" locked="0" layoutInCell="1" allowOverlap="1" wp14:anchorId="062DEF1C" wp14:editId="2B3AC516">
          <wp:simplePos x="0" y="0"/>
          <wp:positionH relativeFrom="margin">
            <wp:align>center</wp:align>
          </wp:positionH>
          <wp:positionV relativeFrom="topMargin">
            <wp:posOffset>396748</wp:posOffset>
          </wp:positionV>
          <wp:extent cx="1724660" cy="388620"/>
          <wp:effectExtent l="0" t="0" r="889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714" cy="388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85D"/>
    <w:rsid w:val="00017126"/>
    <w:rsid w:val="00030CB0"/>
    <w:rsid w:val="00042149"/>
    <w:rsid w:val="000701B0"/>
    <w:rsid w:val="000B04A6"/>
    <w:rsid w:val="000B32BA"/>
    <w:rsid w:val="000F2AB8"/>
    <w:rsid w:val="00111768"/>
    <w:rsid w:val="00132BAC"/>
    <w:rsid w:val="00191012"/>
    <w:rsid w:val="001A11BE"/>
    <w:rsid w:val="001B477A"/>
    <w:rsid w:val="001C11E0"/>
    <w:rsid w:val="00216011"/>
    <w:rsid w:val="0022189E"/>
    <w:rsid w:val="00226EAD"/>
    <w:rsid w:val="00261686"/>
    <w:rsid w:val="00275635"/>
    <w:rsid w:val="002B14C2"/>
    <w:rsid w:val="002B6D7E"/>
    <w:rsid w:val="002C385D"/>
    <w:rsid w:val="003118B5"/>
    <w:rsid w:val="00337315"/>
    <w:rsid w:val="003E388C"/>
    <w:rsid w:val="00427EE9"/>
    <w:rsid w:val="00435CEB"/>
    <w:rsid w:val="00465659"/>
    <w:rsid w:val="00487E9A"/>
    <w:rsid w:val="004A28F8"/>
    <w:rsid w:val="004D2365"/>
    <w:rsid w:val="004D5A22"/>
    <w:rsid w:val="005453F2"/>
    <w:rsid w:val="00572BD0"/>
    <w:rsid w:val="005A4AB1"/>
    <w:rsid w:val="005E3EB5"/>
    <w:rsid w:val="006047FF"/>
    <w:rsid w:val="00604A57"/>
    <w:rsid w:val="006348D4"/>
    <w:rsid w:val="006650DE"/>
    <w:rsid w:val="00674534"/>
    <w:rsid w:val="006A0691"/>
    <w:rsid w:val="006A3830"/>
    <w:rsid w:val="006B0929"/>
    <w:rsid w:val="006E4B5B"/>
    <w:rsid w:val="0079190E"/>
    <w:rsid w:val="007A2678"/>
    <w:rsid w:val="007B666B"/>
    <w:rsid w:val="00805E9D"/>
    <w:rsid w:val="008072E9"/>
    <w:rsid w:val="00872DB6"/>
    <w:rsid w:val="00877BD6"/>
    <w:rsid w:val="00880EC6"/>
    <w:rsid w:val="008D254F"/>
    <w:rsid w:val="008D51D6"/>
    <w:rsid w:val="00950CDA"/>
    <w:rsid w:val="00962D4F"/>
    <w:rsid w:val="0099456D"/>
    <w:rsid w:val="009A1644"/>
    <w:rsid w:val="009B008E"/>
    <w:rsid w:val="009D4126"/>
    <w:rsid w:val="00A10FC4"/>
    <w:rsid w:val="00A32F27"/>
    <w:rsid w:val="00A47855"/>
    <w:rsid w:val="00A57608"/>
    <w:rsid w:val="00A62BCB"/>
    <w:rsid w:val="00A7563A"/>
    <w:rsid w:val="00A81849"/>
    <w:rsid w:val="00AE10A9"/>
    <w:rsid w:val="00B0708C"/>
    <w:rsid w:val="00B60F25"/>
    <w:rsid w:val="00B63351"/>
    <w:rsid w:val="00BA7D32"/>
    <w:rsid w:val="00C06FC9"/>
    <w:rsid w:val="00CD1042"/>
    <w:rsid w:val="00CD6EDB"/>
    <w:rsid w:val="00CF7DB4"/>
    <w:rsid w:val="00D5433B"/>
    <w:rsid w:val="00D54F6B"/>
    <w:rsid w:val="00D82EE1"/>
    <w:rsid w:val="00DB5979"/>
    <w:rsid w:val="00E06DC3"/>
    <w:rsid w:val="00E17B80"/>
    <w:rsid w:val="00E44D14"/>
    <w:rsid w:val="00E511BF"/>
    <w:rsid w:val="00E73BE0"/>
    <w:rsid w:val="00E83913"/>
    <w:rsid w:val="00EF12F4"/>
    <w:rsid w:val="00F36F07"/>
    <w:rsid w:val="00F821DC"/>
    <w:rsid w:val="00F9317D"/>
    <w:rsid w:val="00FA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  <w:style w:type="paragraph" w:styleId="ListParagraph">
    <w:name w:val="List Paragraph"/>
    <w:basedOn w:val="Normal"/>
    <w:uiPriority w:val="34"/>
    <w:qFormat/>
    <w:rsid w:val="000B04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  <w:style w:type="paragraph" w:styleId="ListParagraph">
    <w:name w:val="List Paragraph"/>
    <w:basedOn w:val="Normal"/>
    <w:uiPriority w:val="34"/>
    <w:qFormat/>
    <w:rsid w:val="000B0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house%20sitting%20cats%20&amp;%20other%20pe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D060F-E0C1-4A45-8E92-B801B7D84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house sitting cats &amp; other pets.dotx</Template>
  <TotalTime>2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4</cp:revision>
  <cp:lastPrinted>2018-11-15T13:26:00Z</cp:lastPrinted>
  <dcterms:created xsi:type="dcterms:W3CDTF">2018-11-15T13:25:00Z</dcterms:created>
  <dcterms:modified xsi:type="dcterms:W3CDTF">2018-11-15T13:26:00Z</dcterms:modified>
</cp:coreProperties>
</file>